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D9749E" w:rsidR="00D9749E" w:rsidP="00D9749E" w:rsidRDefault="00D9749E" w14:paraId="1b56d7e" w14:textId="1b56d7e">
      <w:pPr>
        <w:pStyle w:val="Style6"/>
        <w:widowControl/>
        <w:spacing w:line="302" w:lineRule="exact"/>
        <w:jc w:val="center"/>
        <w15:collapsed w:val="false"/>
        <w:rPr>
          <w:rStyle w:val="FontStyle15"/>
          <w:sz w:val="24"/>
          <w:szCs w:val="24"/>
        </w:rPr>
      </w:pPr>
      <w:bookmarkStart w:name="_GoBack" w:id="0"/>
      <w:bookmarkEnd w:id="0"/>
      <w:r w:rsidRPr="00D9749E">
        <w:rPr>
          <w:rStyle w:val="FontStyle15"/>
          <w:sz w:val="24"/>
          <w:szCs w:val="24"/>
        </w:rPr>
        <w:t xml:space="preserve">Obrazac </w:t>
      </w:r>
      <w:r w:rsidR="00F966B7">
        <w:rPr>
          <w:rStyle w:val="FontStyle15"/>
          <w:sz w:val="24"/>
          <w:szCs w:val="24"/>
        </w:rPr>
        <w:t>18</w:t>
      </w:r>
      <w:r w:rsidRPr="00D9749E">
        <w:rPr>
          <w:rStyle w:val="FontStyle15"/>
          <w:sz w:val="24"/>
          <w:szCs w:val="24"/>
        </w:rPr>
        <w:t>.</w:t>
      </w:r>
    </w:p>
    <w:p w:rsidRPr="00D9749E" w:rsidR="00D9749E" w:rsidP="00D9749E" w:rsidRDefault="00D9749E">
      <w:pPr>
        <w:pStyle w:val="Style6"/>
        <w:widowControl/>
        <w:spacing w:line="302" w:lineRule="exact"/>
        <w:jc w:val="center"/>
        <w:rPr>
          <w:rStyle w:val="FontStyle15"/>
          <w:sz w:val="24"/>
          <w:szCs w:val="24"/>
        </w:rPr>
      </w:pPr>
      <w:r w:rsidRPr="00D9749E">
        <w:rPr>
          <w:rStyle w:val="FontStyle15"/>
          <w:sz w:val="24"/>
          <w:szCs w:val="24"/>
        </w:rPr>
        <w:t>IZVJEŠĆE STEČAJNOGA UPRAVITELJA O TIJEKU</w:t>
      </w:r>
    </w:p>
    <w:p w:rsidR="00D9749E" w:rsidP="00D9749E" w:rsidRDefault="00D9749E">
      <w:pPr>
        <w:pStyle w:val="Style6"/>
        <w:widowControl/>
        <w:spacing w:line="302" w:lineRule="exact"/>
        <w:jc w:val="center"/>
        <w:rPr>
          <w:rStyle w:val="FontStyle15"/>
          <w:sz w:val="24"/>
          <w:szCs w:val="24"/>
        </w:rPr>
      </w:pPr>
      <w:r w:rsidRPr="00D9749E">
        <w:rPr>
          <w:rStyle w:val="FontStyle15"/>
          <w:sz w:val="24"/>
          <w:szCs w:val="24"/>
        </w:rPr>
        <w:t>STEČAJNOGA POSTUPKA I STAEČAJNE MASE</w:t>
      </w:r>
    </w:p>
    <w:p w:rsidRPr="00D9749E" w:rsidR="00D9749E" w:rsidP="00D9749E" w:rsidRDefault="00D9749E">
      <w:pPr>
        <w:pStyle w:val="Style6"/>
        <w:widowControl/>
        <w:spacing w:line="302" w:lineRule="exact"/>
        <w:jc w:val="center"/>
        <w:rPr>
          <w:rStyle w:val="FontStyle15"/>
          <w:sz w:val="24"/>
          <w:szCs w:val="24"/>
        </w:rPr>
      </w:pPr>
    </w:p>
    <w:p w:rsidR="00D9749E" w:rsidP="00D9749E" w:rsidRDefault="00D9749E">
      <w:pPr>
        <w:pStyle w:val="Style6"/>
        <w:widowControl/>
        <w:spacing w:line="302" w:lineRule="exact"/>
        <w:rPr>
          <w:rStyle w:val="FontStyle15"/>
          <w:b w:val="false"/>
          <w:sz w:val="24"/>
          <w:szCs w:val="24"/>
        </w:rPr>
      </w:pPr>
      <w:r w:rsidRPr="00D9749E">
        <w:rPr>
          <w:rStyle w:val="FontStyle15"/>
          <w:b w:val="false"/>
          <w:sz w:val="24"/>
          <w:szCs w:val="24"/>
        </w:rPr>
        <w:t>Nadležni trgovački sud</w:t>
      </w:r>
      <w:r>
        <w:rPr>
          <w:rStyle w:val="FontStyle15"/>
          <w:b w:val="false"/>
          <w:sz w:val="24"/>
          <w:szCs w:val="24"/>
        </w:rPr>
        <w:t>: Zagreb</w:t>
      </w:r>
    </w:p>
    <w:p w:rsidRPr="00D9749E" w:rsidR="00D9749E" w:rsidP="00D9749E" w:rsidRDefault="00D9749E">
      <w:pPr>
        <w:pStyle w:val="Style6"/>
        <w:widowControl/>
        <w:spacing w:line="302" w:lineRule="exact"/>
        <w:rPr>
          <w:rStyle w:val="FontStyle15"/>
          <w:b w:val="false"/>
          <w:sz w:val="24"/>
          <w:szCs w:val="24"/>
        </w:rPr>
      </w:pPr>
      <w:r w:rsidRPr="00D9749E">
        <w:rPr>
          <w:rStyle w:val="FontStyle15"/>
          <w:b w:val="false"/>
          <w:sz w:val="24"/>
          <w:szCs w:val="24"/>
        </w:rPr>
        <w:t xml:space="preserve">Poslovni broj spisa: St </w:t>
      </w:r>
      <w:r w:rsidR="007821BC">
        <w:rPr>
          <w:rStyle w:val="FontStyle15"/>
          <w:b w:val="false"/>
          <w:sz w:val="24"/>
          <w:szCs w:val="24"/>
        </w:rPr>
        <w:t>–</w:t>
      </w:r>
      <w:r w:rsidRPr="00D9749E">
        <w:rPr>
          <w:rStyle w:val="FontStyle15"/>
          <w:b w:val="false"/>
          <w:sz w:val="24"/>
          <w:szCs w:val="24"/>
        </w:rPr>
        <w:t xml:space="preserve"> </w:t>
      </w:r>
      <w:r w:rsidR="00015D53">
        <w:rPr>
          <w:rStyle w:val="FontStyle15"/>
          <w:b w:val="false"/>
          <w:sz w:val="24"/>
          <w:szCs w:val="24"/>
        </w:rPr>
        <w:t>1085</w:t>
      </w:r>
      <w:r w:rsidR="007821BC">
        <w:rPr>
          <w:rStyle w:val="FontStyle15"/>
          <w:b w:val="false"/>
          <w:sz w:val="24"/>
          <w:szCs w:val="24"/>
        </w:rPr>
        <w:t>/</w:t>
      </w:r>
      <w:r w:rsidR="00015D53">
        <w:rPr>
          <w:rStyle w:val="FontStyle15"/>
          <w:b w:val="false"/>
          <w:sz w:val="24"/>
          <w:szCs w:val="24"/>
        </w:rPr>
        <w:t>2020</w:t>
      </w:r>
    </w:p>
    <w:p w:rsidRPr="00D9749E" w:rsidR="00D9749E" w:rsidP="00D9749E" w:rsidRDefault="00D9749E">
      <w:pPr>
        <w:pStyle w:val="Style6"/>
        <w:widowControl/>
        <w:spacing w:line="302" w:lineRule="exact"/>
        <w:rPr>
          <w:rStyle w:val="FontStyle15"/>
          <w:b w:val="false"/>
          <w:sz w:val="24"/>
          <w:szCs w:val="24"/>
        </w:rPr>
      </w:pPr>
      <w:r w:rsidRPr="00D9749E">
        <w:rPr>
          <w:rStyle w:val="FontStyle15"/>
          <w:b w:val="false"/>
          <w:sz w:val="24"/>
          <w:szCs w:val="24"/>
        </w:rPr>
        <w:t>Dužnik (ime i prezime/tvrtka ili naziv, OIB, adresa/sjedište)</w:t>
      </w:r>
    </w:p>
    <w:p w:rsidRPr="00581514" w:rsidR="00D9749E" w:rsidRDefault="00015D53">
      <w:pPr>
        <w:pStyle w:val="Style6"/>
        <w:widowControl/>
        <w:spacing w:line="302" w:lineRule="exact"/>
        <w:rPr>
          <w:rStyle w:val="FontStyle15"/>
          <w:sz w:val="24"/>
          <w:szCs w:val="24"/>
        </w:rPr>
      </w:pPr>
      <w:r>
        <w:rPr>
          <w:rStyle w:val="FontStyle15"/>
          <w:sz w:val="24"/>
          <w:szCs w:val="24"/>
        </w:rPr>
        <w:t>Stečajna masa iza</w:t>
      </w:r>
      <w:r w:rsidRPr="00D9749E" w:rsidR="007B3D12">
        <w:rPr>
          <w:rStyle w:val="FontStyle15"/>
          <w:sz w:val="24"/>
          <w:szCs w:val="24"/>
        </w:rPr>
        <w:t xml:space="preserve"> </w:t>
      </w:r>
      <w:r w:rsidR="007821BC">
        <w:rPr>
          <w:rStyle w:val="FontStyle15"/>
          <w:sz w:val="24"/>
          <w:szCs w:val="24"/>
        </w:rPr>
        <w:t>MTG</w:t>
      </w:r>
      <w:r w:rsidRPr="00D9749E" w:rsidR="007B3D12">
        <w:rPr>
          <w:rStyle w:val="FontStyle15"/>
          <w:sz w:val="24"/>
          <w:szCs w:val="24"/>
        </w:rPr>
        <w:t xml:space="preserve"> d.o.o.</w:t>
      </w:r>
      <w:r>
        <w:rPr>
          <w:rStyle w:val="FontStyle15"/>
          <w:sz w:val="24"/>
          <w:szCs w:val="24"/>
        </w:rPr>
        <w:t xml:space="preserve"> u stečaju</w:t>
      </w:r>
      <w:r w:rsidR="00D9749E">
        <w:rPr>
          <w:rStyle w:val="FontStyle15"/>
          <w:sz w:val="24"/>
          <w:szCs w:val="24"/>
        </w:rPr>
        <w:t xml:space="preserve">, </w:t>
      </w:r>
      <w:r w:rsidRPr="00D9749E" w:rsidR="00D47812">
        <w:rPr>
          <w:rStyle w:val="FontStyle15"/>
          <w:sz w:val="24"/>
          <w:szCs w:val="24"/>
        </w:rPr>
        <w:t xml:space="preserve">OIB: </w:t>
      </w:r>
      <w:r w:rsidRPr="00581514" w:rsidR="007821BC">
        <w:rPr>
          <w:rStyle w:val="FontStyle15"/>
          <w:sz w:val="24"/>
          <w:szCs w:val="24"/>
        </w:rPr>
        <w:t>41132913105</w:t>
      </w:r>
      <w:r w:rsidRPr="00581514" w:rsidR="00D47812">
        <w:rPr>
          <w:rStyle w:val="FontStyle15"/>
          <w:sz w:val="24"/>
          <w:szCs w:val="24"/>
        </w:rPr>
        <w:t xml:space="preserve">, </w:t>
      </w:r>
      <w:r>
        <w:rPr>
          <w:rStyle w:val="FontStyle15"/>
          <w:sz w:val="24"/>
          <w:szCs w:val="24"/>
        </w:rPr>
        <w:t>Tina Ujevića 13</w:t>
      </w:r>
      <w:r w:rsidRPr="00581514" w:rsidR="00D9749E">
        <w:rPr>
          <w:rStyle w:val="FontStyle15"/>
          <w:sz w:val="24"/>
          <w:szCs w:val="24"/>
        </w:rPr>
        <w:t xml:space="preserve">, </w:t>
      </w:r>
      <w:r w:rsidRPr="00581514" w:rsidR="00BF1AF7">
        <w:rPr>
          <w:rStyle w:val="FontStyle15"/>
          <w:sz w:val="24"/>
          <w:szCs w:val="24"/>
        </w:rPr>
        <w:t>Zagreb</w:t>
      </w:r>
    </w:p>
    <w:p w:rsidRPr="00581514" w:rsidR="00C0182D" w:rsidRDefault="00C0182D">
      <w:pPr>
        <w:pStyle w:val="Style6"/>
        <w:widowControl/>
        <w:spacing w:line="302" w:lineRule="exact"/>
        <w:rPr>
          <w:rStyle w:val="FontStyle15"/>
          <w:sz w:val="24"/>
          <w:szCs w:val="24"/>
        </w:rPr>
      </w:pPr>
    </w:p>
    <w:p w:rsidR="005C02C6" w:rsidRDefault="005C02C6">
      <w:pPr>
        <w:pStyle w:val="Style6"/>
        <w:widowControl/>
        <w:spacing w:line="302" w:lineRule="exact"/>
        <w:rPr>
          <w:rStyle w:val="FontStyle15"/>
          <w:sz w:val="24"/>
          <w:szCs w:val="24"/>
        </w:rPr>
      </w:pPr>
    </w:p>
    <w:p w:rsidRPr="00015D53" w:rsidR="00736402" w:rsidRDefault="00736402">
      <w:pPr>
        <w:pStyle w:val="Style6"/>
        <w:widowControl/>
        <w:spacing w:line="302" w:lineRule="exact"/>
        <w:rPr>
          <w:rStyle w:val="FontStyle15"/>
          <w:b w:val="false"/>
          <w:sz w:val="24"/>
          <w:szCs w:val="24"/>
        </w:rPr>
      </w:pPr>
    </w:p>
    <w:p w:rsidRPr="00015D53" w:rsidR="00F92124" w:rsidP="00F92124" w:rsidRDefault="00F92124">
      <w:r w:rsidRPr="00015D53">
        <w:tab/>
        <w:t>Rješenjem Trgovačkog suda u Zagrebu St-</w:t>
      </w:r>
      <w:r w:rsidRPr="00015D53" w:rsidR="00543161">
        <w:t>363/</w:t>
      </w:r>
      <w:r w:rsidRPr="00015D53" w:rsidR="008D7A85">
        <w:t>11</w:t>
      </w:r>
      <w:r w:rsidRPr="00015D53" w:rsidR="00543161">
        <w:t xml:space="preserve"> od 01</w:t>
      </w:r>
      <w:r w:rsidRPr="00015D53">
        <w:t xml:space="preserve">. </w:t>
      </w:r>
      <w:r w:rsidRPr="00015D53" w:rsidR="00543161">
        <w:t>listopada</w:t>
      </w:r>
      <w:r w:rsidRPr="00015D53">
        <w:t xml:space="preserve"> 201</w:t>
      </w:r>
      <w:r w:rsidRPr="00015D53" w:rsidR="00543161">
        <w:t>5</w:t>
      </w:r>
      <w:r w:rsidRPr="00015D53">
        <w:t>. godine,</w:t>
      </w:r>
    </w:p>
    <w:p w:rsidRPr="00015D53" w:rsidR="00914D17" w:rsidP="00F92124" w:rsidRDefault="00F92124">
      <w:r w:rsidRPr="00015D53">
        <w:t xml:space="preserve">zaključen je stečajni postupak nad dužnikom </w:t>
      </w:r>
      <w:r w:rsidRPr="00015D53" w:rsidR="00543161">
        <w:t>MTG</w:t>
      </w:r>
      <w:r w:rsidRPr="00015D53">
        <w:t xml:space="preserve"> d.o.o. u stečaju, </w:t>
      </w:r>
      <w:r w:rsidRPr="00015D53" w:rsidR="00543161">
        <w:t>Franje Puškarića 1a</w:t>
      </w:r>
      <w:r w:rsidRPr="00015D53">
        <w:t>, Zagreb.</w:t>
      </w:r>
    </w:p>
    <w:p w:rsidR="001B3890" w:rsidP="00F92124" w:rsidRDefault="001B3890"/>
    <w:p w:rsidR="001A3310" w:rsidP="00F92124" w:rsidRDefault="001A3310">
      <w:r>
        <w:tab/>
        <w:t>Na temelju rješenjem Trgovačkog suda u Zagrebu St-363/2011 od 14. listopada 2019. u sudski registar je dana 29.studenog 2019. upisana Stečajna masa iza MTG d.o.o. u stečaju</w:t>
      </w:r>
    </w:p>
    <w:p w:rsidR="001A3310" w:rsidP="00F92124" w:rsidRDefault="001A3310">
      <w:r>
        <w:t>MBS: 080108296, OIB:41132913105</w:t>
      </w:r>
    </w:p>
    <w:p w:rsidR="001A3310" w:rsidP="00F92124" w:rsidRDefault="001A3310"/>
    <w:p w:rsidR="001A3310" w:rsidP="00F92124" w:rsidRDefault="001A3310">
      <w:r>
        <w:tab/>
        <w:t>Otvoren je žiro račun kod HPB broj: HR</w:t>
      </w:r>
      <w:r w:rsidR="00496AAB">
        <w:t>77 2390 0011 1011 07953</w:t>
      </w:r>
    </w:p>
    <w:p w:rsidRPr="00581514" w:rsidR="00F92124" w:rsidP="00F92124" w:rsidRDefault="001A3310">
      <w:r>
        <w:t xml:space="preserve">  </w:t>
      </w:r>
    </w:p>
    <w:p w:rsidRPr="00581514" w:rsidR="008227D5" w:rsidP="008227D5" w:rsidRDefault="008227D5">
      <w:r w:rsidRPr="00581514">
        <w:t>Prema predanom završnom popisu nepodmirene tražbine vjerovnika I višeg isplatnog reda su:</w:t>
      </w:r>
    </w:p>
    <w:p w:rsidRPr="00581514" w:rsidR="0052559F" w:rsidP="00F92124" w:rsidRDefault="0052559F"/>
    <w:p w:rsidR="00252224" w:rsidP="00252224" w:rsidRDefault="002D4001">
      <w:r>
        <w:tab/>
      </w:r>
      <w:r w:rsidRPr="0052559F" w:rsidR="0052559F">
        <w:t>ZAVRŠNI POPIS</w:t>
      </w:r>
    </w:p>
    <w:p w:rsidR="00AB5F03" w:rsidP="00252224" w:rsidRDefault="00AB5F03"/>
    <w:p w:rsidR="00AB5F03" w:rsidP="00AB5F03" w:rsidRDefault="00AB5F03">
      <w:r>
        <w:t>I VIŠI ISPLATNI RED</w:t>
      </w:r>
    </w:p>
    <w:p w:rsidR="0048015A" w:rsidP="00AB5F03" w:rsidRDefault="0048015A"/>
    <w:tbl>
      <w:tblPr>
        <w:tblW w:w="8544" w:type="dxa"/>
        <w:tblInd w:w="9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firstRow="1" w:lastRow="0" w:firstColumn="1" w:lastColumn="0" w:noHBand="0" w:noVBand="1" w:val="04A0"/>
      </w:tblPr>
      <w:tblGrid>
        <w:gridCol w:w="640"/>
        <w:gridCol w:w="3220"/>
        <w:gridCol w:w="544"/>
        <w:gridCol w:w="1272"/>
        <w:gridCol w:w="1240"/>
        <w:gridCol w:w="1628"/>
      </w:tblGrid>
      <w:tr w:rsidRPr="00DC6E48" w:rsidR="0048015A" w:rsidTr="0048015A">
        <w:trPr>
          <w:cantSplit/>
          <w:trHeight w:val="510"/>
        </w:trPr>
        <w:tc>
          <w:tcPr>
            <w:tcW w:w="640" w:type="dxa"/>
            <w:shd w:val="clear" w:color="auto" w:fill="auto"/>
            <w:hideMark/>
          </w:tcPr>
          <w:p w:rsidRPr="00DC6E48" w:rsidR="0048015A" w:rsidP="0048015A" w:rsidRDefault="0048015A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DC6E48">
              <w:rPr>
                <w:rFonts w:eastAsia="Times New Roman"/>
                <w:b/>
                <w:bCs/>
                <w:sz w:val="20"/>
                <w:szCs w:val="20"/>
              </w:rPr>
              <w:t>RED BR.</w:t>
            </w:r>
          </w:p>
        </w:tc>
        <w:tc>
          <w:tcPr>
            <w:tcW w:w="3220" w:type="dxa"/>
            <w:shd w:val="clear" w:color="auto" w:fill="auto"/>
            <w:hideMark/>
          </w:tcPr>
          <w:p w:rsidRPr="00DC6E48" w:rsidR="0048015A" w:rsidP="0048015A" w:rsidRDefault="0048015A">
            <w:pPr>
              <w:rPr>
                <w:rFonts w:eastAsia="Times New Roman"/>
                <w:b/>
                <w:bCs/>
                <w:sz w:val="20"/>
                <w:szCs w:val="20"/>
              </w:rPr>
            </w:pPr>
            <w:r w:rsidRPr="00DC6E48">
              <w:rPr>
                <w:rFonts w:eastAsia="Times New Roman"/>
                <w:b/>
                <w:bCs/>
                <w:sz w:val="20"/>
                <w:szCs w:val="20"/>
              </w:rPr>
              <w:t>NAZIV VJEROVNIKA I ADRESA</w:t>
            </w:r>
          </w:p>
        </w:tc>
        <w:tc>
          <w:tcPr>
            <w:tcW w:w="544" w:type="dxa"/>
            <w:shd w:val="clear" w:color="auto" w:fill="auto"/>
            <w:hideMark/>
          </w:tcPr>
          <w:p w:rsidRPr="00DC6E48" w:rsidR="0048015A" w:rsidP="0048015A" w:rsidRDefault="0048015A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DC6E48">
              <w:rPr>
                <w:rFonts w:eastAsia="Times New Roman"/>
                <w:b/>
                <w:bCs/>
                <w:sz w:val="20"/>
                <w:szCs w:val="20"/>
              </w:rPr>
              <w:t>BR. PR.</w:t>
            </w:r>
          </w:p>
        </w:tc>
        <w:tc>
          <w:tcPr>
            <w:tcW w:w="1272" w:type="dxa"/>
            <w:shd w:val="clear" w:color="auto" w:fill="auto"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b/>
                <w:bCs/>
                <w:sz w:val="20"/>
                <w:szCs w:val="20"/>
              </w:rPr>
            </w:pPr>
            <w:r w:rsidRPr="00DC6E48">
              <w:rPr>
                <w:rFonts w:eastAsia="Times New Roman"/>
                <w:b/>
                <w:bCs/>
                <w:sz w:val="20"/>
                <w:szCs w:val="20"/>
              </w:rPr>
              <w:t>PRIZNATA TRAŽBINA</w:t>
            </w:r>
          </w:p>
        </w:tc>
        <w:tc>
          <w:tcPr>
            <w:tcW w:w="1240" w:type="dxa"/>
            <w:shd w:val="clear" w:color="auto" w:fill="auto"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b/>
                <w:bCs/>
                <w:sz w:val="20"/>
                <w:szCs w:val="20"/>
              </w:rPr>
            </w:pPr>
            <w:r w:rsidRPr="00DC6E48">
              <w:rPr>
                <w:rFonts w:eastAsia="Times New Roman"/>
                <w:b/>
                <w:bCs/>
                <w:sz w:val="20"/>
                <w:szCs w:val="20"/>
              </w:rPr>
              <w:t>ZAVRŠNA DIOBA</w:t>
            </w:r>
          </w:p>
        </w:tc>
        <w:tc>
          <w:tcPr>
            <w:tcW w:w="1628" w:type="dxa"/>
            <w:shd w:val="clear" w:color="auto" w:fill="auto"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b/>
                <w:bCs/>
                <w:sz w:val="20"/>
                <w:szCs w:val="20"/>
              </w:rPr>
            </w:pPr>
            <w:r w:rsidRPr="00DC6E48">
              <w:rPr>
                <w:rFonts w:eastAsia="Times New Roman"/>
                <w:b/>
                <w:bCs/>
                <w:sz w:val="20"/>
                <w:szCs w:val="20"/>
              </w:rPr>
              <w:t>NENAMIRENO</w:t>
            </w:r>
          </w:p>
        </w:tc>
      </w:tr>
      <w:tr w:rsidRPr="00DC6E48" w:rsidR="0048015A" w:rsidTr="0048015A">
        <w:trPr>
          <w:cantSplit/>
          <w:trHeight w:val="510"/>
        </w:trPr>
        <w:tc>
          <w:tcPr>
            <w:tcW w:w="640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1.</w:t>
            </w:r>
          </w:p>
        </w:tc>
        <w:tc>
          <w:tcPr>
            <w:tcW w:w="3220" w:type="dxa"/>
            <w:shd w:val="clear" w:color="auto" w:fill="auto"/>
            <w:hideMark/>
          </w:tcPr>
          <w:p w:rsidRPr="00DC6E48" w:rsidR="0048015A" w:rsidP="0048015A" w:rsidRDefault="0048015A">
            <w:pPr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BROZ TOMICA, KLADNIK 48, KUMROVEC</w:t>
            </w:r>
          </w:p>
        </w:tc>
        <w:tc>
          <w:tcPr>
            <w:tcW w:w="544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1</w:t>
            </w:r>
          </w:p>
        </w:tc>
        <w:tc>
          <w:tcPr>
            <w:tcW w:w="1272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60.324,34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2.111,35</w:t>
            </w:r>
          </w:p>
        </w:tc>
        <w:tc>
          <w:tcPr>
            <w:tcW w:w="1628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58.212,99</w:t>
            </w:r>
          </w:p>
        </w:tc>
      </w:tr>
      <w:tr w:rsidRPr="00DC6E48" w:rsidR="0048015A" w:rsidTr="0048015A">
        <w:trPr>
          <w:cantSplit/>
          <w:trHeight w:val="510"/>
        </w:trPr>
        <w:tc>
          <w:tcPr>
            <w:tcW w:w="640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2.</w:t>
            </w:r>
          </w:p>
        </w:tc>
        <w:tc>
          <w:tcPr>
            <w:tcW w:w="3220" w:type="dxa"/>
            <w:shd w:val="clear" w:color="auto" w:fill="auto"/>
            <w:hideMark/>
          </w:tcPr>
          <w:p w:rsidRPr="00DC6E48" w:rsidR="0048015A" w:rsidP="0048015A" w:rsidRDefault="0048015A">
            <w:pPr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BURIĆ DRAGUTIN, CIGROVEC 96, PREGRADA</w:t>
            </w:r>
          </w:p>
        </w:tc>
        <w:tc>
          <w:tcPr>
            <w:tcW w:w="544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2</w:t>
            </w:r>
          </w:p>
        </w:tc>
        <w:tc>
          <w:tcPr>
            <w:tcW w:w="1272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64.972,13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2.274,02</w:t>
            </w:r>
          </w:p>
        </w:tc>
        <w:tc>
          <w:tcPr>
            <w:tcW w:w="1628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62.698,11</w:t>
            </w:r>
          </w:p>
        </w:tc>
      </w:tr>
      <w:tr w:rsidRPr="00DC6E48" w:rsidR="0048015A" w:rsidTr="0048015A">
        <w:trPr>
          <w:cantSplit/>
          <w:trHeight w:val="510"/>
        </w:trPr>
        <w:tc>
          <w:tcPr>
            <w:tcW w:w="640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3.</w:t>
            </w:r>
          </w:p>
        </w:tc>
        <w:tc>
          <w:tcPr>
            <w:tcW w:w="3220" w:type="dxa"/>
            <w:shd w:val="clear" w:color="auto" w:fill="auto"/>
            <w:hideMark/>
          </w:tcPr>
          <w:p w:rsidRPr="00DC6E48" w:rsidR="0048015A" w:rsidP="0048015A" w:rsidRDefault="0048015A">
            <w:pPr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DRENŠKI ANDREJA, BREGI KOSTELSKI 71, PREGRADA</w:t>
            </w:r>
          </w:p>
        </w:tc>
        <w:tc>
          <w:tcPr>
            <w:tcW w:w="544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3</w:t>
            </w:r>
          </w:p>
        </w:tc>
        <w:tc>
          <w:tcPr>
            <w:tcW w:w="1272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4.497,57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157,41</w:t>
            </w:r>
          </w:p>
        </w:tc>
        <w:tc>
          <w:tcPr>
            <w:tcW w:w="1628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4.340,16</w:t>
            </w:r>
          </w:p>
        </w:tc>
      </w:tr>
      <w:tr w:rsidRPr="00DC6E48" w:rsidR="0048015A" w:rsidTr="0048015A">
        <w:trPr>
          <w:cantSplit/>
          <w:trHeight w:val="510"/>
        </w:trPr>
        <w:tc>
          <w:tcPr>
            <w:tcW w:w="640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4.</w:t>
            </w:r>
          </w:p>
        </w:tc>
        <w:tc>
          <w:tcPr>
            <w:tcW w:w="3220" w:type="dxa"/>
            <w:shd w:val="clear" w:color="auto" w:fill="auto"/>
            <w:hideMark/>
          </w:tcPr>
          <w:p w:rsidRPr="00DC6E48" w:rsidR="0048015A" w:rsidP="0048015A" w:rsidRDefault="0048015A">
            <w:pPr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DRENŠKI DAVORIN, BREGI KOSTELSKI 71, PREGRADA</w:t>
            </w:r>
          </w:p>
        </w:tc>
        <w:tc>
          <w:tcPr>
            <w:tcW w:w="544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4</w:t>
            </w:r>
          </w:p>
        </w:tc>
        <w:tc>
          <w:tcPr>
            <w:tcW w:w="1272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11.310,48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395,87</w:t>
            </w:r>
          </w:p>
        </w:tc>
        <w:tc>
          <w:tcPr>
            <w:tcW w:w="1628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10.914,61</w:t>
            </w:r>
          </w:p>
        </w:tc>
      </w:tr>
      <w:tr w:rsidRPr="00DC6E48" w:rsidR="0048015A" w:rsidTr="0048015A">
        <w:trPr>
          <w:cantSplit/>
          <w:trHeight w:val="510"/>
        </w:trPr>
        <w:tc>
          <w:tcPr>
            <w:tcW w:w="640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5.</w:t>
            </w:r>
          </w:p>
        </w:tc>
        <w:tc>
          <w:tcPr>
            <w:tcW w:w="3220" w:type="dxa"/>
            <w:shd w:val="clear" w:color="auto" w:fill="auto"/>
            <w:hideMark/>
          </w:tcPr>
          <w:p w:rsidRPr="00DC6E48" w:rsidR="0048015A" w:rsidP="0048015A" w:rsidRDefault="0048015A">
            <w:pPr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DRENŠKI ERVIN, KOSTELSKO 54, PREGRADA</w:t>
            </w:r>
          </w:p>
        </w:tc>
        <w:tc>
          <w:tcPr>
            <w:tcW w:w="544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5</w:t>
            </w:r>
          </w:p>
        </w:tc>
        <w:tc>
          <w:tcPr>
            <w:tcW w:w="1272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62.831,99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2.199,12</w:t>
            </w:r>
          </w:p>
        </w:tc>
        <w:tc>
          <w:tcPr>
            <w:tcW w:w="1628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60.632,87</w:t>
            </w:r>
          </w:p>
        </w:tc>
      </w:tr>
      <w:tr w:rsidRPr="00DC6E48" w:rsidR="0048015A" w:rsidTr="0048015A">
        <w:trPr>
          <w:cantSplit/>
          <w:trHeight w:val="510"/>
        </w:trPr>
        <w:tc>
          <w:tcPr>
            <w:tcW w:w="640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6.</w:t>
            </w:r>
          </w:p>
        </w:tc>
        <w:tc>
          <w:tcPr>
            <w:tcW w:w="3220" w:type="dxa"/>
            <w:shd w:val="clear" w:color="auto" w:fill="auto"/>
            <w:hideMark/>
          </w:tcPr>
          <w:p w:rsidRPr="00DC6E48" w:rsidR="0048015A" w:rsidP="0048015A" w:rsidRDefault="0048015A">
            <w:pPr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DUŠAK KRISTIJAN, TRNJANSKA CESTA 9B, ZAGREB</w:t>
            </w:r>
          </w:p>
        </w:tc>
        <w:tc>
          <w:tcPr>
            <w:tcW w:w="544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6</w:t>
            </w:r>
          </w:p>
        </w:tc>
        <w:tc>
          <w:tcPr>
            <w:tcW w:w="1272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42.635,10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1.492,23</w:t>
            </w:r>
          </w:p>
        </w:tc>
        <w:tc>
          <w:tcPr>
            <w:tcW w:w="1628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41.142,87</w:t>
            </w:r>
          </w:p>
        </w:tc>
      </w:tr>
      <w:tr w:rsidRPr="00DC6E48" w:rsidR="0048015A" w:rsidTr="0048015A">
        <w:trPr>
          <w:cantSplit/>
          <w:trHeight w:val="510"/>
        </w:trPr>
        <w:tc>
          <w:tcPr>
            <w:tcW w:w="640" w:type="dxa"/>
            <w:vMerge w:val="restart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7.</w:t>
            </w:r>
          </w:p>
        </w:tc>
        <w:tc>
          <w:tcPr>
            <w:tcW w:w="3220" w:type="dxa"/>
            <w:vMerge w:val="restart"/>
            <w:shd w:val="clear" w:color="auto" w:fill="auto"/>
            <w:hideMark/>
          </w:tcPr>
          <w:p w:rsidRPr="00DC6E48" w:rsidR="0048015A" w:rsidP="0048015A" w:rsidRDefault="0048015A">
            <w:pPr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FIKET ROBERT, TRNOVEC 25, DESINIĆ</w:t>
            </w:r>
          </w:p>
        </w:tc>
        <w:tc>
          <w:tcPr>
            <w:tcW w:w="544" w:type="dxa"/>
            <w:vMerge w:val="restart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7</w:t>
            </w:r>
          </w:p>
        </w:tc>
        <w:tc>
          <w:tcPr>
            <w:tcW w:w="1272" w:type="dxa"/>
            <w:vMerge w:val="restart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80.841,84</w:t>
            </w:r>
          </w:p>
        </w:tc>
        <w:tc>
          <w:tcPr>
            <w:tcW w:w="1240" w:type="dxa"/>
            <w:vMerge w:val="restart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2.829,46</w:t>
            </w:r>
          </w:p>
        </w:tc>
        <w:tc>
          <w:tcPr>
            <w:tcW w:w="1628" w:type="dxa"/>
            <w:vMerge w:val="restart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78.012,38</w:t>
            </w:r>
          </w:p>
        </w:tc>
      </w:tr>
      <w:tr w:rsidRPr="00DC6E48" w:rsidR="0048015A" w:rsidTr="0048015A">
        <w:trPr>
          <w:cantSplit/>
          <w:trHeight w:val="517"/>
        </w:trPr>
        <w:tc>
          <w:tcPr>
            <w:tcW w:w="640" w:type="dxa"/>
            <w:vMerge/>
            <w:hideMark/>
          </w:tcPr>
          <w:p w:rsidRPr="00DC6E48" w:rsidR="0048015A" w:rsidP="0048015A" w:rsidRDefault="0048015A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220" w:type="dxa"/>
            <w:vMerge/>
            <w:hideMark/>
          </w:tcPr>
          <w:p w:rsidRPr="00DC6E48" w:rsidR="0048015A" w:rsidP="0048015A" w:rsidRDefault="0048015A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44" w:type="dxa"/>
            <w:vMerge/>
            <w:hideMark/>
          </w:tcPr>
          <w:p w:rsidRPr="00DC6E48" w:rsidR="0048015A" w:rsidP="0048015A" w:rsidRDefault="0048015A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72" w:type="dxa"/>
            <w:vMerge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40" w:type="dxa"/>
            <w:vMerge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628" w:type="dxa"/>
            <w:vMerge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</w:p>
        </w:tc>
      </w:tr>
      <w:tr w:rsidRPr="00DC6E48" w:rsidR="0048015A" w:rsidTr="0048015A">
        <w:trPr>
          <w:cantSplit/>
          <w:trHeight w:val="765"/>
        </w:trPr>
        <w:tc>
          <w:tcPr>
            <w:tcW w:w="640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8.</w:t>
            </w:r>
          </w:p>
        </w:tc>
        <w:tc>
          <w:tcPr>
            <w:tcW w:w="3220" w:type="dxa"/>
            <w:shd w:val="clear" w:color="auto" w:fill="auto"/>
            <w:hideMark/>
          </w:tcPr>
          <w:p w:rsidRPr="00DC6E48" w:rsidR="0048015A" w:rsidP="0048015A" w:rsidRDefault="0048015A">
            <w:pPr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FILIPAJ JURAJ, JURJEVEC ZAČRETSKI 42, KRAPINSKE TOPLICE</w:t>
            </w:r>
          </w:p>
        </w:tc>
        <w:tc>
          <w:tcPr>
            <w:tcW w:w="544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8</w:t>
            </w:r>
          </w:p>
        </w:tc>
        <w:tc>
          <w:tcPr>
            <w:tcW w:w="1272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59.750,80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2.091,28</w:t>
            </w:r>
          </w:p>
        </w:tc>
        <w:tc>
          <w:tcPr>
            <w:tcW w:w="1628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57.659,52</w:t>
            </w:r>
          </w:p>
        </w:tc>
      </w:tr>
      <w:tr w:rsidRPr="00DC6E48" w:rsidR="0048015A" w:rsidTr="0048015A">
        <w:trPr>
          <w:cantSplit/>
          <w:trHeight w:val="510"/>
        </w:trPr>
        <w:tc>
          <w:tcPr>
            <w:tcW w:w="640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9.</w:t>
            </w:r>
          </w:p>
        </w:tc>
        <w:tc>
          <w:tcPr>
            <w:tcW w:w="3220" w:type="dxa"/>
            <w:shd w:val="clear" w:color="auto" w:fill="auto"/>
            <w:hideMark/>
          </w:tcPr>
          <w:p w:rsidRPr="00DC6E48" w:rsidR="0048015A" w:rsidP="0048015A" w:rsidRDefault="0048015A">
            <w:pPr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GAŠPERT DRAGO, RAVNICE DESINIČKE 33/1, DESINIĆ</w:t>
            </w:r>
          </w:p>
        </w:tc>
        <w:tc>
          <w:tcPr>
            <w:tcW w:w="544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9</w:t>
            </w:r>
          </w:p>
        </w:tc>
        <w:tc>
          <w:tcPr>
            <w:tcW w:w="1272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60.334,38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2.111,70</w:t>
            </w:r>
          </w:p>
        </w:tc>
        <w:tc>
          <w:tcPr>
            <w:tcW w:w="1628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58.222,68</w:t>
            </w:r>
          </w:p>
        </w:tc>
      </w:tr>
      <w:tr w:rsidRPr="00DC6E48" w:rsidR="0048015A" w:rsidTr="0048015A">
        <w:trPr>
          <w:cantSplit/>
          <w:trHeight w:val="510"/>
        </w:trPr>
        <w:tc>
          <w:tcPr>
            <w:tcW w:w="640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10.</w:t>
            </w:r>
          </w:p>
        </w:tc>
        <w:tc>
          <w:tcPr>
            <w:tcW w:w="3220" w:type="dxa"/>
            <w:shd w:val="clear" w:color="auto" w:fill="auto"/>
            <w:hideMark/>
          </w:tcPr>
          <w:p w:rsidRPr="00DC6E48" w:rsidR="0048015A" w:rsidP="0048015A" w:rsidRDefault="0048015A">
            <w:pPr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GAŠPERT MILAN, VELINCI 25, KUMROVEC</w:t>
            </w:r>
          </w:p>
        </w:tc>
        <w:tc>
          <w:tcPr>
            <w:tcW w:w="544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10</w:t>
            </w:r>
          </w:p>
        </w:tc>
        <w:tc>
          <w:tcPr>
            <w:tcW w:w="1272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63.811,40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2.233,40</w:t>
            </w:r>
          </w:p>
        </w:tc>
        <w:tc>
          <w:tcPr>
            <w:tcW w:w="1628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61.578,00</w:t>
            </w:r>
          </w:p>
        </w:tc>
      </w:tr>
      <w:tr w:rsidRPr="00DC6E48" w:rsidR="0048015A" w:rsidTr="0048015A">
        <w:trPr>
          <w:cantSplit/>
          <w:trHeight w:val="510"/>
        </w:trPr>
        <w:tc>
          <w:tcPr>
            <w:tcW w:w="640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11.</w:t>
            </w:r>
          </w:p>
        </w:tc>
        <w:tc>
          <w:tcPr>
            <w:tcW w:w="3220" w:type="dxa"/>
            <w:shd w:val="clear" w:color="auto" w:fill="auto"/>
            <w:hideMark/>
          </w:tcPr>
          <w:p w:rsidRPr="00DC6E48" w:rsidR="0048015A" w:rsidP="0048015A" w:rsidRDefault="0048015A">
            <w:pPr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GLOGOŠKI MARKO, PROSENIK 100, TUHELJ</w:t>
            </w:r>
          </w:p>
        </w:tc>
        <w:tc>
          <w:tcPr>
            <w:tcW w:w="544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11</w:t>
            </w:r>
          </w:p>
        </w:tc>
        <w:tc>
          <w:tcPr>
            <w:tcW w:w="1272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64.923,59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2.272,33</w:t>
            </w:r>
          </w:p>
        </w:tc>
        <w:tc>
          <w:tcPr>
            <w:tcW w:w="1628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62.651,26</w:t>
            </w:r>
          </w:p>
        </w:tc>
      </w:tr>
      <w:tr w:rsidRPr="00DC6E48" w:rsidR="0048015A" w:rsidTr="0048015A">
        <w:trPr>
          <w:cantSplit/>
          <w:trHeight w:val="510"/>
        </w:trPr>
        <w:tc>
          <w:tcPr>
            <w:tcW w:w="640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lastRenderedPageBreak/>
              <w:t>12.</w:t>
            </w:r>
          </w:p>
        </w:tc>
        <w:tc>
          <w:tcPr>
            <w:tcW w:w="3220" w:type="dxa"/>
            <w:shd w:val="clear" w:color="auto" w:fill="auto"/>
            <w:hideMark/>
          </w:tcPr>
          <w:p w:rsidRPr="00DC6E48" w:rsidR="0048015A" w:rsidP="0048015A" w:rsidRDefault="0048015A">
            <w:pPr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GRETIĆ ROBERT, MARKA TEPEŠA 10, PREGRADA</w:t>
            </w:r>
          </w:p>
        </w:tc>
        <w:tc>
          <w:tcPr>
            <w:tcW w:w="544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12</w:t>
            </w:r>
          </w:p>
        </w:tc>
        <w:tc>
          <w:tcPr>
            <w:tcW w:w="1272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133.947,09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4.688,15</w:t>
            </w:r>
          </w:p>
        </w:tc>
        <w:tc>
          <w:tcPr>
            <w:tcW w:w="1628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129.258,94</w:t>
            </w:r>
          </w:p>
        </w:tc>
      </w:tr>
      <w:tr w:rsidRPr="00DC6E48" w:rsidR="0048015A" w:rsidTr="0048015A">
        <w:trPr>
          <w:cantSplit/>
          <w:trHeight w:val="510"/>
        </w:trPr>
        <w:tc>
          <w:tcPr>
            <w:tcW w:w="640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13.</w:t>
            </w:r>
          </w:p>
        </w:tc>
        <w:tc>
          <w:tcPr>
            <w:tcW w:w="3220" w:type="dxa"/>
            <w:shd w:val="clear" w:color="auto" w:fill="auto"/>
            <w:hideMark/>
          </w:tcPr>
          <w:p w:rsidRPr="00DC6E48" w:rsidR="0048015A" w:rsidP="0048015A" w:rsidRDefault="0048015A">
            <w:pPr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GRILEC VLADO, DONJA PLAMENŠČINA 4, PREGRADA</w:t>
            </w:r>
          </w:p>
        </w:tc>
        <w:tc>
          <w:tcPr>
            <w:tcW w:w="544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13</w:t>
            </w:r>
          </w:p>
        </w:tc>
        <w:tc>
          <w:tcPr>
            <w:tcW w:w="1272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57.973,46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2.029,07</w:t>
            </w:r>
          </w:p>
        </w:tc>
        <w:tc>
          <w:tcPr>
            <w:tcW w:w="1628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55.944,39</w:t>
            </w:r>
          </w:p>
        </w:tc>
      </w:tr>
      <w:tr w:rsidRPr="00DC6E48" w:rsidR="0048015A" w:rsidTr="0048015A">
        <w:trPr>
          <w:cantSplit/>
          <w:trHeight w:val="510"/>
        </w:trPr>
        <w:tc>
          <w:tcPr>
            <w:tcW w:w="640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14.</w:t>
            </w:r>
          </w:p>
        </w:tc>
        <w:tc>
          <w:tcPr>
            <w:tcW w:w="3220" w:type="dxa"/>
            <w:shd w:val="clear" w:color="auto" w:fill="auto"/>
            <w:hideMark/>
          </w:tcPr>
          <w:p w:rsidRPr="00DC6E48" w:rsidR="0048015A" w:rsidP="0048015A" w:rsidRDefault="0048015A">
            <w:pPr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HARAMINA DRAGUTIN, CIGROVEC 109, PREGRADA</w:t>
            </w:r>
          </w:p>
        </w:tc>
        <w:tc>
          <w:tcPr>
            <w:tcW w:w="544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14</w:t>
            </w:r>
          </w:p>
        </w:tc>
        <w:tc>
          <w:tcPr>
            <w:tcW w:w="1272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64.189,80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755,41</w:t>
            </w:r>
          </w:p>
        </w:tc>
        <w:tc>
          <w:tcPr>
            <w:tcW w:w="1628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63.434,39</w:t>
            </w:r>
          </w:p>
        </w:tc>
      </w:tr>
      <w:tr w:rsidRPr="00DC6E48" w:rsidR="0048015A" w:rsidTr="0048015A">
        <w:trPr>
          <w:cantSplit/>
          <w:trHeight w:val="510"/>
        </w:trPr>
        <w:tc>
          <w:tcPr>
            <w:tcW w:w="640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15.</w:t>
            </w:r>
          </w:p>
        </w:tc>
        <w:tc>
          <w:tcPr>
            <w:tcW w:w="3220" w:type="dxa"/>
            <w:shd w:val="clear" w:color="auto" w:fill="auto"/>
            <w:hideMark/>
          </w:tcPr>
          <w:p w:rsidRPr="00DC6E48" w:rsidR="0048015A" w:rsidP="0048015A" w:rsidRDefault="0048015A">
            <w:pPr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HERCEG ZVONKO, PROSENIK 77, TUHELJ</w:t>
            </w:r>
          </w:p>
        </w:tc>
        <w:tc>
          <w:tcPr>
            <w:tcW w:w="544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15</w:t>
            </w:r>
          </w:p>
        </w:tc>
        <w:tc>
          <w:tcPr>
            <w:tcW w:w="1272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57.423,87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2.009,84</w:t>
            </w:r>
          </w:p>
        </w:tc>
        <w:tc>
          <w:tcPr>
            <w:tcW w:w="1628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55.414,03</w:t>
            </w:r>
          </w:p>
        </w:tc>
      </w:tr>
      <w:tr w:rsidRPr="00DC6E48" w:rsidR="0048015A" w:rsidTr="0048015A">
        <w:trPr>
          <w:cantSplit/>
          <w:trHeight w:val="510"/>
        </w:trPr>
        <w:tc>
          <w:tcPr>
            <w:tcW w:w="640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16.</w:t>
            </w:r>
          </w:p>
        </w:tc>
        <w:tc>
          <w:tcPr>
            <w:tcW w:w="3220" w:type="dxa"/>
            <w:shd w:val="clear" w:color="auto" w:fill="auto"/>
            <w:hideMark/>
          </w:tcPr>
          <w:p w:rsidRPr="00DC6E48" w:rsidR="0048015A" w:rsidP="0048015A" w:rsidRDefault="0048015A">
            <w:pPr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HLUPIĆ MARIJAN, DONJI JALŠOVEC 12, DESINIĆ</w:t>
            </w:r>
          </w:p>
        </w:tc>
        <w:tc>
          <w:tcPr>
            <w:tcW w:w="544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16</w:t>
            </w:r>
          </w:p>
        </w:tc>
        <w:tc>
          <w:tcPr>
            <w:tcW w:w="1272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63.555,94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2.224,46</w:t>
            </w:r>
          </w:p>
        </w:tc>
        <w:tc>
          <w:tcPr>
            <w:tcW w:w="1628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61.331,48</w:t>
            </w:r>
          </w:p>
        </w:tc>
      </w:tr>
      <w:tr w:rsidRPr="00DC6E48" w:rsidR="0048015A" w:rsidTr="0048015A">
        <w:trPr>
          <w:cantSplit/>
          <w:trHeight w:val="510"/>
        </w:trPr>
        <w:tc>
          <w:tcPr>
            <w:tcW w:w="640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17.</w:t>
            </w:r>
          </w:p>
        </w:tc>
        <w:tc>
          <w:tcPr>
            <w:tcW w:w="3220" w:type="dxa"/>
            <w:shd w:val="clear" w:color="auto" w:fill="auto"/>
            <w:hideMark/>
          </w:tcPr>
          <w:p w:rsidRPr="00DC6E48" w:rsidR="0048015A" w:rsidP="0048015A" w:rsidRDefault="0048015A">
            <w:pPr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HUBEJ MARIJAN, GABER 30, DESINIĆ</w:t>
            </w:r>
          </w:p>
        </w:tc>
        <w:tc>
          <w:tcPr>
            <w:tcW w:w="544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17</w:t>
            </w:r>
          </w:p>
        </w:tc>
        <w:tc>
          <w:tcPr>
            <w:tcW w:w="1272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41.713,76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1.459,98</w:t>
            </w:r>
          </w:p>
        </w:tc>
        <w:tc>
          <w:tcPr>
            <w:tcW w:w="1628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40.253,78</w:t>
            </w:r>
          </w:p>
        </w:tc>
      </w:tr>
      <w:tr w:rsidRPr="00DC6E48" w:rsidR="0048015A" w:rsidTr="0048015A">
        <w:trPr>
          <w:cantSplit/>
          <w:trHeight w:val="510"/>
        </w:trPr>
        <w:tc>
          <w:tcPr>
            <w:tcW w:w="640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18.</w:t>
            </w:r>
          </w:p>
        </w:tc>
        <w:tc>
          <w:tcPr>
            <w:tcW w:w="3220" w:type="dxa"/>
            <w:shd w:val="clear" w:color="auto" w:fill="auto"/>
            <w:hideMark/>
          </w:tcPr>
          <w:p w:rsidRPr="00DC6E48" w:rsidR="0048015A" w:rsidP="0048015A" w:rsidRDefault="0048015A">
            <w:pPr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ILIJAŠ GORAN, MARKA TEPEŠA 4, PREGRADA</w:t>
            </w:r>
          </w:p>
        </w:tc>
        <w:tc>
          <w:tcPr>
            <w:tcW w:w="544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18</w:t>
            </w:r>
          </w:p>
        </w:tc>
        <w:tc>
          <w:tcPr>
            <w:tcW w:w="1272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55.349,51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1.937,23</w:t>
            </w:r>
          </w:p>
        </w:tc>
        <w:tc>
          <w:tcPr>
            <w:tcW w:w="1628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53.412,28</w:t>
            </w:r>
          </w:p>
        </w:tc>
      </w:tr>
      <w:tr w:rsidRPr="00DC6E48" w:rsidR="0048015A" w:rsidTr="0048015A">
        <w:trPr>
          <w:cantSplit/>
          <w:trHeight w:val="510"/>
        </w:trPr>
        <w:tc>
          <w:tcPr>
            <w:tcW w:w="640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19.</w:t>
            </w:r>
          </w:p>
        </w:tc>
        <w:tc>
          <w:tcPr>
            <w:tcW w:w="3220" w:type="dxa"/>
            <w:shd w:val="clear" w:color="auto" w:fill="auto"/>
            <w:hideMark/>
          </w:tcPr>
          <w:p w:rsidRPr="00DC6E48" w:rsidR="0048015A" w:rsidP="0048015A" w:rsidRDefault="0048015A">
            <w:pPr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ILIJAŠ ZLATKO, MALA ERPENJA 101, KRAPINSKE TOPLICE</w:t>
            </w:r>
          </w:p>
        </w:tc>
        <w:tc>
          <w:tcPr>
            <w:tcW w:w="544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19</w:t>
            </w:r>
          </w:p>
        </w:tc>
        <w:tc>
          <w:tcPr>
            <w:tcW w:w="1272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61.577,58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2.155,22</w:t>
            </w:r>
          </w:p>
        </w:tc>
        <w:tc>
          <w:tcPr>
            <w:tcW w:w="1628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59.422,36</w:t>
            </w:r>
          </w:p>
        </w:tc>
      </w:tr>
      <w:tr w:rsidRPr="00DC6E48" w:rsidR="0048015A" w:rsidTr="0048015A">
        <w:trPr>
          <w:cantSplit/>
          <w:trHeight w:val="510"/>
        </w:trPr>
        <w:tc>
          <w:tcPr>
            <w:tcW w:w="640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20.</w:t>
            </w:r>
          </w:p>
        </w:tc>
        <w:tc>
          <w:tcPr>
            <w:tcW w:w="3220" w:type="dxa"/>
            <w:shd w:val="clear" w:color="auto" w:fill="auto"/>
            <w:hideMark/>
          </w:tcPr>
          <w:p w:rsidRPr="00DC6E48" w:rsidR="0048015A" w:rsidP="0048015A" w:rsidRDefault="0048015A">
            <w:pPr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JAGARIĆ DARKO, KLOKOVEC 71, KRAPINSKE TOPLICE</w:t>
            </w:r>
          </w:p>
        </w:tc>
        <w:tc>
          <w:tcPr>
            <w:tcW w:w="544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20</w:t>
            </w:r>
          </w:p>
        </w:tc>
        <w:tc>
          <w:tcPr>
            <w:tcW w:w="1272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58.983,71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2.064,43</w:t>
            </w:r>
          </w:p>
        </w:tc>
        <w:tc>
          <w:tcPr>
            <w:tcW w:w="1628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56.919,28</w:t>
            </w:r>
          </w:p>
        </w:tc>
      </w:tr>
      <w:tr w:rsidRPr="00DC6E48" w:rsidR="0048015A" w:rsidTr="0048015A">
        <w:trPr>
          <w:cantSplit/>
          <w:trHeight w:val="510"/>
        </w:trPr>
        <w:tc>
          <w:tcPr>
            <w:tcW w:w="640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21.</w:t>
            </w:r>
          </w:p>
        </w:tc>
        <w:tc>
          <w:tcPr>
            <w:tcW w:w="3220" w:type="dxa"/>
            <w:shd w:val="clear" w:color="auto" w:fill="auto"/>
            <w:hideMark/>
          </w:tcPr>
          <w:p w:rsidRPr="00DC6E48" w:rsidR="0048015A" w:rsidP="0048015A" w:rsidRDefault="0048015A">
            <w:pPr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JAZBEC ZDRAVKO, VRHI PREGRADSKI 68, PREGRADA</w:t>
            </w:r>
          </w:p>
        </w:tc>
        <w:tc>
          <w:tcPr>
            <w:tcW w:w="544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21</w:t>
            </w:r>
          </w:p>
        </w:tc>
        <w:tc>
          <w:tcPr>
            <w:tcW w:w="1272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58.967,96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2.063,88</w:t>
            </w:r>
          </w:p>
        </w:tc>
        <w:tc>
          <w:tcPr>
            <w:tcW w:w="1628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56.904,08</w:t>
            </w:r>
          </w:p>
        </w:tc>
      </w:tr>
      <w:tr w:rsidRPr="00DC6E48" w:rsidR="0048015A" w:rsidTr="0048015A">
        <w:trPr>
          <w:cantSplit/>
          <w:trHeight w:val="510"/>
        </w:trPr>
        <w:tc>
          <w:tcPr>
            <w:tcW w:w="640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22.</w:t>
            </w:r>
          </w:p>
        </w:tc>
        <w:tc>
          <w:tcPr>
            <w:tcW w:w="3220" w:type="dxa"/>
            <w:shd w:val="clear" w:color="auto" w:fill="auto"/>
            <w:hideMark/>
          </w:tcPr>
          <w:p w:rsidRPr="00DC6E48" w:rsidR="0048015A" w:rsidP="0048015A" w:rsidRDefault="0048015A">
            <w:pPr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JURIČAN TOMICA, RAVNICE DESINIČKE 77, DESINIĆ</w:t>
            </w:r>
          </w:p>
        </w:tc>
        <w:tc>
          <w:tcPr>
            <w:tcW w:w="544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22</w:t>
            </w:r>
          </w:p>
        </w:tc>
        <w:tc>
          <w:tcPr>
            <w:tcW w:w="1272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62.326,66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2.181,43</w:t>
            </w:r>
          </w:p>
        </w:tc>
        <w:tc>
          <w:tcPr>
            <w:tcW w:w="1628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60.145,23</w:t>
            </w:r>
          </w:p>
        </w:tc>
      </w:tr>
      <w:tr w:rsidRPr="00DC6E48" w:rsidR="0048015A" w:rsidTr="0048015A">
        <w:trPr>
          <w:cantSplit/>
          <w:trHeight w:val="510"/>
        </w:trPr>
        <w:tc>
          <w:tcPr>
            <w:tcW w:w="640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23.</w:t>
            </w:r>
          </w:p>
        </w:tc>
        <w:tc>
          <w:tcPr>
            <w:tcW w:w="3220" w:type="dxa"/>
            <w:shd w:val="clear" w:color="auto" w:fill="auto"/>
            <w:hideMark/>
          </w:tcPr>
          <w:p w:rsidRPr="00DC6E48" w:rsidR="0048015A" w:rsidP="0048015A" w:rsidRDefault="0048015A">
            <w:pPr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KANJUH DAVOR, VRHI PREGRADSKI 92, PREGRADA</w:t>
            </w:r>
          </w:p>
        </w:tc>
        <w:tc>
          <w:tcPr>
            <w:tcW w:w="544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23</w:t>
            </w:r>
          </w:p>
        </w:tc>
        <w:tc>
          <w:tcPr>
            <w:tcW w:w="1272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59.504,77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2.082,67</w:t>
            </w:r>
          </w:p>
        </w:tc>
        <w:tc>
          <w:tcPr>
            <w:tcW w:w="1628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57.422,10</w:t>
            </w:r>
          </w:p>
        </w:tc>
      </w:tr>
      <w:tr w:rsidRPr="00DC6E48" w:rsidR="0048015A" w:rsidTr="0048015A">
        <w:trPr>
          <w:cantSplit/>
          <w:trHeight w:val="510"/>
        </w:trPr>
        <w:tc>
          <w:tcPr>
            <w:tcW w:w="640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24.</w:t>
            </w:r>
          </w:p>
        </w:tc>
        <w:tc>
          <w:tcPr>
            <w:tcW w:w="3220" w:type="dxa"/>
            <w:shd w:val="clear" w:color="auto" w:fill="auto"/>
            <w:hideMark/>
          </w:tcPr>
          <w:p w:rsidRPr="00DC6E48" w:rsidR="0048015A" w:rsidP="0048015A" w:rsidRDefault="0048015A">
            <w:pPr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KECUR KSENIJA, VRAPČANSKA 14, ZAGREB</w:t>
            </w:r>
          </w:p>
        </w:tc>
        <w:tc>
          <w:tcPr>
            <w:tcW w:w="544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24</w:t>
            </w:r>
          </w:p>
        </w:tc>
        <w:tc>
          <w:tcPr>
            <w:tcW w:w="1272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59.668,34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2.088,39</w:t>
            </w:r>
          </w:p>
        </w:tc>
        <w:tc>
          <w:tcPr>
            <w:tcW w:w="1628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57.579,95</w:t>
            </w:r>
          </w:p>
        </w:tc>
      </w:tr>
      <w:tr w:rsidRPr="00DC6E48" w:rsidR="0048015A" w:rsidTr="0048015A">
        <w:trPr>
          <w:cantSplit/>
          <w:trHeight w:val="510"/>
        </w:trPr>
        <w:tc>
          <w:tcPr>
            <w:tcW w:w="640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25.</w:t>
            </w:r>
          </w:p>
        </w:tc>
        <w:tc>
          <w:tcPr>
            <w:tcW w:w="3220" w:type="dxa"/>
            <w:shd w:val="clear" w:color="auto" w:fill="auto"/>
            <w:hideMark/>
          </w:tcPr>
          <w:p w:rsidRPr="00DC6E48" w:rsidR="0048015A" w:rsidP="0048015A" w:rsidRDefault="0048015A">
            <w:pPr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KECUR ROMAN, VRAPČANSKA 14, ZAGREB</w:t>
            </w:r>
          </w:p>
        </w:tc>
        <w:tc>
          <w:tcPr>
            <w:tcW w:w="544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25</w:t>
            </w:r>
          </w:p>
        </w:tc>
        <w:tc>
          <w:tcPr>
            <w:tcW w:w="1272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80.708,57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2.824,80</w:t>
            </w:r>
          </w:p>
        </w:tc>
        <w:tc>
          <w:tcPr>
            <w:tcW w:w="1628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77.883,77</w:t>
            </w:r>
          </w:p>
        </w:tc>
      </w:tr>
      <w:tr w:rsidRPr="00DC6E48" w:rsidR="0048015A" w:rsidTr="0048015A">
        <w:trPr>
          <w:cantSplit/>
          <w:trHeight w:val="510"/>
        </w:trPr>
        <w:tc>
          <w:tcPr>
            <w:tcW w:w="640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26.</w:t>
            </w:r>
          </w:p>
        </w:tc>
        <w:tc>
          <w:tcPr>
            <w:tcW w:w="3220" w:type="dxa"/>
            <w:shd w:val="clear" w:color="auto" w:fill="auto"/>
            <w:hideMark/>
          </w:tcPr>
          <w:p w:rsidRPr="00DC6E48" w:rsidR="0048015A" w:rsidP="0048015A" w:rsidRDefault="0048015A">
            <w:pPr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KOLAREC IVAN, GOSTENJE 17/1, DESINIĆ</w:t>
            </w:r>
          </w:p>
        </w:tc>
        <w:tc>
          <w:tcPr>
            <w:tcW w:w="544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26</w:t>
            </w:r>
          </w:p>
        </w:tc>
        <w:tc>
          <w:tcPr>
            <w:tcW w:w="1272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64.772,14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2.267,02</w:t>
            </w:r>
          </w:p>
        </w:tc>
        <w:tc>
          <w:tcPr>
            <w:tcW w:w="1628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62.505,12</w:t>
            </w:r>
          </w:p>
        </w:tc>
      </w:tr>
      <w:tr w:rsidRPr="00DC6E48" w:rsidR="0048015A" w:rsidTr="0048015A">
        <w:trPr>
          <w:cantSplit/>
          <w:trHeight w:val="510"/>
        </w:trPr>
        <w:tc>
          <w:tcPr>
            <w:tcW w:w="640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27.</w:t>
            </w:r>
          </w:p>
        </w:tc>
        <w:tc>
          <w:tcPr>
            <w:tcW w:w="3220" w:type="dxa"/>
            <w:shd w:val="clear" w:color="auto" w:fill="auto"/>
            <w:hideMark/>
          </w:tcPr>
          <w:p w:rsidRPr="00DC6E48" w:rsidR="0048015A" w:rsidP="0048015A" w:rsidRDefault="0048015A">
            <w:pPr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KOVAČ MARIJAN, KLANJEČNO 3, DESINIĆ</w:t>
            </w:r>
          </w:p>
        </w:tc>
        <w:tc>
          <w:tcPr>
            <w:tcW w:w="544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27</w:t>
            </w:r>
          </w:p>
        </w:tc>
        <w:tc>
          <w:tcPr>
            <w:tcW w:w="1272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49.066,26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1.717,32</w:t>
            </w:r>
          </w:p>
        </w:tc>
        <w:tc>
          <w:tcPr>
            <w:tcW w:w="1628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47.348,94</w:t>
            </w:r>
          </w:p>
        </w:tc>
      </w:tr>
      <w:tr w:rsidRPr="00DC6E48" w:rsidR="0048015A" w:rsidTr="0048015A">
        <w:trPr>
          <w:cantSplit/>
          <w:trHeight w:val="510"/>
        </w:trPr>
        <w:tc>
          <w:tcPr>
            <w:tcW w:w="640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28.</w:t>
            </w:r>
          </w:p>
        </w:tc>
        <w:tc>
          <w:tcPr>
            <w:tcW w:w="3220" w:type="dxa"/>
            <w:shd w:val="clear" w:color="auto" w:fill="auto"/>
            <w:hideMark/>
          </w:tcPr>
          <w:p w:rsidRPr="00DC6E48" w:rsidR="0048015A" w:rsidP="0048015A" w:rsidRDefault="0048015A">
            <w:pPr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KOVAČ NIKOLA, SOPOT 92/1, PREGRADA</w:t>
            </w:r>
          </w:p>
        </w:tc>
        <w:tc>
          <w:tcPr>
            <w:tcW w:w="544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28</w:t>
            </w:r>
          </w:p>
        </w:tc>
        <w:tc>
          <w:tcPr>
            <w:tcW w:w="1272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58.410,01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2.044,35</w:t>
            </w:r>
          </w:p>
        </w:tc>
        <w:tc>
          <w:tcPr>
            <w:tcW w:w="1628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56.365,66</w:t>
            </w:r>
          </w:p>
        </w:tc>
      </w:tr>
      <w:tr w:rsidRPr="00DC6E48" w:rsidR="0048015A" w:rsidTr="0048015A">
        <w:trPr>
          <w:cantSplit/>
          <w:trHeight w:val="510"/>
        </w:trPr>
        <w:tc>
          <w:tcPr>
            <w:tcW w:w="640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29.</w:t>
            </w:r>
          </w:p>
        </w:tc>
        <w:tc>
          <w:tcPr>
            <w:tcW w:w="3220" w:type="dxa"/>
            <w:shd w:val="clear" w:color="auto" w:fill="auto"/>
            <w:hideMark/>
          </w:tcPr>
          <w:p w:rsidRPr="00DC6E48" w:rsidR="0048015A" w:rsidP="0048015A" w:rsidRDefault="0048015A">
            <w:pPr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KUNDIH MILAN, GORA KOŠNIČKA 12, DESINIĆ</w:t>
            </w:r>
          </w:p>
        </w:tc>
        <w:tc>
          <w:tcPr>
            <w:tcW w:w="544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29</w:t>
            </w:r>
          </w:p>
        </w:tc>
        <w:tc>
          <w:tcPr>
            <w:tcW w:w="1272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62.716,83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733,10</w:t>
            </w:r>
          </w:p>
        </w:tc>
        <w:tc>
          <w:tcPr>
            <w:tcW w:w="1628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61.983,73</w:t>
            </w:r>
          </w:p>
        </w:tc>
      </w:tr>
      <w:tr w:rsidRPr="00DC6E48" w:rsidR="0048015A" w:rsidTr="0048015A">
        <w:trPr>
          <w:cantSplit/>
          <w:trHeight w:val="510"/>
        </w:trPr>
        <w:tc>
          <w:tcPr>
            <w:tcW w:w="640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30.</w:t>
            </w:r>
          </w:p>
        </w:tc>
        <w:tc>
          <w:tcPr>
            <w:tcW w:w="3220" w:type="dxa"/>
            <w:shd w:val="clear" w:color="auto" w:fill="auto"/>
            <w:hideMark/>
          </w:tcPr>
          <w:p w:rsidRPr="00DC6E48" w:rsidR="0048015A" w:rsidP="0048015A" w:rsidRDefault="0048015A">
            <w:pPr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LASIĆ LEA, ŠIŠIĆEVA 8, ZAGREB</w:t>
            </w:r>
          </w:p>
        </w:tc>
        <w:tc>
          <w:tcPr>
            <w:tcW w:w="544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30</w:t>
            </w:r>
          </w:p>
        </w:tc>
        <w:tc>
          <w:tcPr>
            <w:tcW w:w="1272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65.664,26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2.298,25</w:t>
            </w:r>
          </w:p>
        </w:tc>
        <w:tc>
          <w:tcPr>
            <w:tcW w:w="1628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63.366,01</w:t>
            </w:r>
          </w:p>
        </w:tc>
      </w:tr>
      <w:tr w:rsidRPr="00DC6E48" w:rsidR="0048015A" w:rsidTr="0048015A">
        <w:trPr>
          <w:cantSplit/>
          <w:trHeight w:val="510"/>
        </w:trPr>
        <w:tc>
          <w:tcPr>
            <w:tcW w:w="640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31.</w:t>
            </w:r>
          </w:p>
        </w:tc>
        <w:tc>
          <w:tcPr>
            <w:tcW w:w="3220" w:type="dxa"/>
            <w:shd w:val="clear" w:color="auto" w:fill="auto"/>
            <w:hideMark/>
          </w:tcPr>
          <w:p w:rsidRPr="00DC6E48" w:rsidR="0048015A" w:rsidP="0048015A" w:rsidRDefault="0048015A">
            <w:pPr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LJUBIĆ MLADEN, VELIKA HORVATSKA 74, DESINIĆ</w:t>
            </w:r>
          </w:p>
        </w:tc>
        <w:tc>
          <w:tcPr>
            <w:tcW w:w="544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31</w:t>
            </w:r>
          </w:p>
        </w:tc>
        <w:tc>
          <w:tcPr>
            <w:tcW w:w="1272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53.954,98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1.888,42</w:t>
            </w:r>
          </w:p>
        </w:tc>
        <w:tc>
          <w:tcPr>
            <w:tcW w:w="1628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52.066,56</w:t>
            </w:r>
          </w:p>
        </w:tc>
      </w:tr>
      <w:tr w:rsidRPr="00DC6E48" w:rsidR="0048015A" w:rsidTr="0048015A">
        <w:trPr>
          <w:cantSplit/>
          <w:trHeight w:val="510"/>
        </w:trPr>
        <w:tc>
          <w:tcPr>
            <w:tcW w:w="640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32.</w:t>
            </w:r>
          </w:p>
        </w:tc>
        <w:tc>
          <w:tcPr>
            <w:tcW w:w="3220" w:type="dxa"/>
            <w:shd w:val="clear" w:color="auto" w:fill="auto"/>
            <w:hideMark/>
          </w:tcPr>
          <w:p w:rsidRPr="00DC6E48" w:rsidR="0048015A" w:rsidP="0048015A" w:rsidRDefault="0048015A">
            <w:pPr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MAGLIĆ NIKOLA, STUBIČKA 91, ZAGREB</w:t>
            </w:r>
          </w:p>
        </w:tc>
        <w:tc>
          <w:tcPr>
            <w:tcW w:w="544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32</w:t>
            </w:r>
          </w:p>
        </w:tc>
        <w:tc>
          <w:tcPr>
            <w:tcW w:w="1272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67.429,70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2.360,04</w:t>
            </w:r>
          </w:p>
        </w:tc>
        <w:tc>
          <w:tcPr>
            <w:tcW w:w="1628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65.069,66</w:t>
            </w:r>
          </w:p>
        </w:tc>
      </w:tr>
      <w:tr w:rsidRPr="00DC6E48" w:rsidR="0048015A" w:rsidTr="0048015A">
        <w:trPr>
          <w:cantSplit/>
          <w:trHeight w:val="510"/>
        </w:trPr>
        <w:tc>
          <w:tcPr>
            <w:tcW w:w="640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33.</w:t>
            </w:r>
          </w:p>
        </w:tc>
        <w:tc>
          <w:tcPr>
            <w:tcW w:w="3220" w:type="dxa"/>
            <w:shd w:val="clear" w:color="auto" w:fill="auto"/>
            <w:hideMark/>
          </w:tcPr>
          <w:p w:rsidRPr="00DC6E48" w:rsidR="0048015A" w:rsidP="0048015A" w:rsidRDefault="0048015A">
            <w:pPr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MIHELJA MILAN, HRNETIČKA 13, ZAGREB</w:t>
            </w:r>
          </w:p>
        </w:tc>
        <w:tc>
          <w:tcPr>
            <w:tcW w:w="544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33</w:t>
            </w:r>
          </w:p>
        </w:tc>
        <w:tc>
          <w:tcPr>
            <w:tcW w:w="1272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61.253,67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2.143,88</w:t>
            </w:r>
          </w:p>
        </w:tc>
        <w:tc>
          <w:tcPr>
            <w:tcW w:w="1628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59.109,79</w:t>
            </w:r>
          </w:p>
        </w:tc>
      </w:tr>
      <w:tr w:rsidRPr="00DC6E48" w:rsidR="0048015A" w:rsidTr="0048015A">
        <w:trPr>
          <w:cantSplit/>
          <w:trHeight w:val="510"/>
        </w:trPr>
        <w:tc>
          <w:tcPr>
            <w:tcW w:w="640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34.</w:t>
            </w:r>
          </w:p>
        </w:tc>
        <w:tc>
          <w:tcPr>
            <w:tcW w:w="3220" w:type="dxa"/>
            <w:shd w:val="clear" w:color="auto" w:fill="auto"/>
            <w:hideMark/>
          </w:tcPr>
          <w:p w:rsidRPr="00DC6E48" w:rsidR="0048015A" w:rsidP="0048015A" w:rsidRDefault="0048015A">
            <w:pPr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MIKULIĆ TVRTKO, HABDELIĆEVA 14, VELIKA GORICA</w:t>
            </w:r>
          </w:p>
        </w:tc>
        <w:tc>
          <w:tcPr>
            <w:tcW w:w="544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34</w:t>
            </w:r>
          </w:p>
        </w:tc>
        <w:tc>
          <w:tcPr>
            <w:tcW w:w="1272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75.163,35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2.630,72</w:t>
            </w:r>
          </w:p>
        </w:tc>
        <w:tc>
          <w:tcPr>
            <w:tcW w:w="1628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72.532,63</w:t>
            </w:r>
          </w:p>
        </w:tc>
      </w:tr>
      <w:tr w:rsidRPr="00DC6E48" w:rsidR="0048015A" w:rsidTr="0048015A">
        <w:trPr>
          <w:cantSplit/>
          <w:trHeight w:val="510"/>
        </w:trPr>
        <w:tc>
          <w:tcPr>
            <w:tcW w:w="640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35.</w:t>
            </w:r>
          </w:p>
        </w:tc>
        <w:tc>
          <w:tcPr>
            <w:tcW w:w="3220" w:type="dxa"/>
            <w:shd w:val="clear" w:color="auto" w:fill="auto"/>
            <w:hideMark/>
          </w:tcPr>
          <w:p w:rsidRPr="00DC6E48" w:rsidR="0048015A" w:rsidP="0048015A" w:rsidRDefault="0048015A">
            <w:pPr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MUSTAČ DRAGUTIN, MALA ERPENJA 155, KRAPINSKE TOPLICE</w:t>
            </w:r>
          </w:p>
        </w:tc>
        <w:tc>
          <w:tcPr>
            <w:tcW w:w="544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35</w:t>
            </w:r>
          </w:p>
        </w:tc>
        <w:tc>
          <w:tcPr>
            <w:tcW w:w="1272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59.566,02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2.084,81</w:t>
            </w:r>
          </w:p>
        </w:tc>
        <w:tc>
          <w:tcPr>
            <w:tcW w:w="1628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57.481,21</w:t>
            </w:r>
          </w:p>
        </w:tc>
      </w:tr>
      <w:tr w:rsidRPr="00DC6E48" w:rsidR="0048015A" w:rsidTr="0048015A">
        <w:trPr>
          <w:cantSplit/>
          <w:trHeight w:val="510"/>
        </w:trPr>
        <w:tc>
          <w:tcPr>
            <w:tcW w:w="640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36.</w:t>
            </w:r>
          </w:p>
        </w:tc>
        <w:tc>
          <w:tcPr>
            <w:tcW w:w="3220" w:type="dxa"/>
            <w:shd w:val="clear" w:color="auto" w:fill="auto"/>
            <w:hideMark/>
          </w:tcPr>
          <w:p w:rsidRPr="00DC6E48" w:rsidR="0048015A" w:rsidP="0048015A" w:rsidRDefault="0048015A">
            <w:pPr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MUŽEK PETAR, MALA ERPENJA 161, KRAPINSKE TOPLICE</w:t>
            </w:r>
          </w:p>
        </w:tc>
        <w:tc>
          <w:tcPr>
            <w:tcW w:w="544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36</w:t>
            </w:r>
          </w:p>
        </w:tc>
        <w:tc>
          <w:tcPr>
            <w:tcW w:w="1272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66.353,52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2.322,37</w:t>
            </w:r>
          </w:p>
        </w:tc>
        <w:tc>
          <w:tcPr>
            <w:tcW w:w="1628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64.031,15</w:t>
            </w:r>
          </w:p>
        </w:tc>
      </w:tr>
      <w:tr w:rsidRPr="00DC6E48" w:rsidR="0048015A" w:rsidTr="0048015A">
        <w:trPr>
          <w:cantSplit/>
          <w:trHeight w:val="510"/>
        </w:trPr>
        <w:tc>
          <w:tcPr>
            <w:tcW w:w="640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37.</w:t>
            </w:r>
          </w:p>
        </w:tc>
        <w:tc>
          <w:tcPr>
            <w:tcW w:w="3220" w:type="dxa"/>
            <w:shd w:val="clear" w:color="auto" w:fill="auto"/>
            <w:hideMark/>
          </w:tcPr>
          <w:p w:rsidRPr="00DC6E48" w:rsidR="0048015A" w:rsidP="0048015A" w:rsidRDefault="0048015A">
            <w:pPr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OREŠIĆ ROBERT, GORNJI JALŠOVEC 47, DESINIĆ</w:t>
            </w:r>
          </w:p>
        </w:tc>
        <w:tc>
          <w:tcPr>
            <w:tcW w:w="544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37</w:t>
            </w:r>
          </w:p>
        </w:tc>
        <w:tc>
          <w:tcPr>
            <w:tcW w:w="1272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58.508,58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2.047,80</w:t>
            </w:r>
          </w:p>
        </w:tc>
        <w:tc>
          <w:tcPr>
            <w:tcW w:w="1628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56.460,78</w:t>
            </w:r>
          </w:p>
        </w:tc>
      </w:tr>
      <w:tr w:rsidRPr="00DC6E48" w:rsidR="0048015A" w:rsidTr="0048015A">
        <w:trPr>
          <w:cantSplit/>
          <w:trHeight w:val="510"/>
        </w:trPr>
        <w:tc>
          <w:tcPr>
            <w:tcW w:w="640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38.</w:t>
            </w:r>
          </w:p>
        </w:tc>
        <w:tc>
          <w:tcPr>
            <w:tcW w:w="3220" w:type="dxa"/>
            <w:shd w:val="clear" w:color="auto" w:fill="auto"/>
            <w:hideMark/>
          </w:tcPr>
          <w:p w:rsidRPr="00DC6E48" w:rsidR="0048015A" w:rsidP="0048015A" w:rsidRDefault="0048015A">
            <w:pPr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OTROČAK SILVO, STARA VES KOŠNIČKA 7, DESINIĆ</w:t>
            </w:r>
          </w:p>
        </w:tc>
        <w:tc>
          <w:tcPr>
            <w:tcW w:w="544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38</w:t>
            </w:r>
          </w:p>
        </w:tc>
        <w:tc>
          <w:tcPr>
            <w:tcW w:w="1272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64.698,69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2.264,45</w:t>
            </w:r>
          </w:p>
        </w:tc>
        <w:tc>
          <w:tcPr>
            <w:tcW w:w="1628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62.434,24</w:t>
            </w:r>
          </w:p>
        </w:tc>
      </w:tr>
      <w:tr w:rsidRPr="00DC6E48" w:rsidR="0048015A" w:rsidTr="0048015A">
        <w:trPr>
          <w:cantSplit/>
          <w:trHeight w:val="510"/>
        </w:trPr>
        <w:tc>
          <w:tcPr>
            <w:tcW w:w="640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39.</w:t>
            </w:r>
          </w:p>
        </w:tc>
        <w:tc>
          <w:tcPr>
            <w:tcW w:w="3220" w:type="dxa"/>
            <w:shd w:val="clear" w:color="auto" w:fill="auto"/>
            <w:hideMark/>
          </w:tcPr>
          <w:p w:rsidRPr="00DC6E48" w:rsidR="0048015A" w:rsidP="0048015A" w:rsidRDefault="0048015A">
            <w:pPr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PAPEŠ JOSIP, VOJSAK 32, PREGRADA</w:t>
            </w:r>
          </w:p>
        </w:tc>
        <w:tc>
          <w:tcPr>
            <w:tcW w:w="544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39</w:t>
            </w:r>
          </w:p>
        </w:tc>
        <w:tc>
          <w:tcPr>
            <w:tcW w:w="1272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57.367,63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2.007,87</w:t>
            </w:r>
          </w:p>
        </w:tc>
        <w:tc>
          <w:tcPr>
            <w:tcW w:w="1628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55.359,76</w:t>
            </w:r>
          </w:p>
        </w:tc>
      </w:tr>
      <w:tr w:rsidRPr="00DC6E48" w:rsidR="0048015A" w:rsidTr="0048015A">
        <w:trPr>
          <w:cantSplit/>
          <w:trHeight w:val="510"/>
        </w:trPr>
        <w:tc>
          <w:tcPr>
            <w:tcW w:w="640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40.</w:t>
            </w:r>
          </w:p>
        </w:tc>
        <w:tc>
          <w:tcPr>
            <w:tcW w:w="3220" w:type="dxa"/>
            <w:shd w:val="clear" w:color="auto" w:fill="auto"/>
            <w:hideMark/>
          </w:tcPr>
          <w:p w:rsidRPr="00DC6E48" w:rsidR="0048015A" w:rsidP="0048015A" w:rsidRDefault="0048015A">
            <w:pPr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PAVLINIĆ SREĆKO, BOLNIČKA 49, TUHELJ</w:t>
            </w:r>
          </w:p>
        </w:tc>
        <w:tc>
          <w:tcPr>
            <w:tcW w:w="544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40</w:t>
            </w:r>
          </w:p>
        </w:tc>
        <w:tc>
          <w:tcPr>
            <w:tcW w:w="1272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53.238,44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1.863,35</w:t>
            </w:r>
          </w:p>
        </w:tc>
        <w:tc>
          <w:tcPr>
            <w:tcW w:w="1628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51.375,09</w:t>
            </w:r>
          </w:p>
        </w:tc>
      </w:tr>
      <w:tr w:rsidRPr="00DC6E48" w:rsidR="0048015A" w:rsidTr="0048015A">
        <w:trPr>
          <w:cantSplit/>
          <w:trHeight w:val="510"/>
        </w:trPr>
        <w:tc>
          <w:tcPr>
            <w:tcW w:w="640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41.</w:t>
            </w:r>
          </w:p>
        </w:tc>
        <w:tc>
          <w:tcPr>
            <w:tcW w:w="3220" w:type="dxa"/>
            <w:shd w:val="clear" w:color="auto" w:fill="auto"/>
            <w:hideMark/>
          </w:tcPr>
          <w:p w:rsidRPr="00DC6E48" w:rsidR="0048015A" w:rsidP="0048015A" w:rsidRDefault="0048015A">
            <w:pPr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PETROVIĆ DARKO, MALA ERPENJA 52, KRAPINSKE TOPLICE</w:t>
            </w:r>
          </w:p>
        </w:tc>
        <w:tc>
          <w:tcPr>
            <w:tcW w:w="544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41</w:t>
            </w:r>
          </w:p>
        </w:tc>
        <w:tc>
          <w:tcPr>
            <w:tcW w:w="1272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58.407,30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2.044,26</w:t>
            </w:r>
          </w:p>
        </w:tc>
        <w:tc>
          <w:tcPr>
            <w:tcW w:w="1628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56.363,04</w:t>
            </w:r>
          </w:p>
        </w:tc>
      </w:tr>
      <w:tr w:rsidRPr="00DC6E48" w:rsidR="0048015A" w:rsidTr="0048015A">
        <w:trPr>
          <w:cantSplit/>
          <w:trHeight w:val="510"/>
        </w:trPr>
        <w:tc>
          <w:tcPr>
            <w:tcW w:w="640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42.</w:t>
            </w:r>
          </w:p>
        </w:tc>
        <w:tc>
          <w:tcPr>
            <w:tcW w:w="3220" w:type="dxa"/>
            <w:shd w:val="clear" w:color="auto" w:fill="auto"/>
            <w:hideMark/>
          </w:tcPr>
          <w:p w:rsidRPr="00DC6E48" w:rsidR="0048015A" w:rsidP="0048015A" w:rsidRDefault="0048015A">
            <w:pPr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PLAVLJANIĆ DIJANA, REBRO 2 A, SESVETE</w:t>
            </w:r>
          </w:p>
        </w:tc>
        <w:tc>
          <w:tcPr>
            <w:tcW w:w="544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42</w:t>
            </w:r>
          </w:p>
        </w:tc>
        <w:tc>
          <w:tcPr>
            <w:tcW w:w="1272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7.904,19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276,65</w:t>
            </w:r>
          </w:p>
        </w:tc>
        <w:tc>
          <w:tcPr>
            <w:tcW w:w="1628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7.627,54</w:t>
            </w:r>
          </w:p>
        </w:tc>
      </w:tr>
      <w:tr w:rsidRPr="00DC6E48" w:rsidR="0048015A" w:rsidTr="0048015A">
        <w:trPr>
          <w:cantSplit/>
          <w:trHeight w:val="510"/>
        </w:trPr>
        <w:tc>
          <w:tcPr>
            <w:tcW w:w="640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43.</w:t>
            </w:r>
          </w:p>
        </w:tc>
        <w:tc>
          <w:tcPr>
            <w:tcW w:w="3220" w:type="dxa"/>
            <w:shd w:val="clear" w:color="auto" w:fill="auto"/>
            <w:hideMark/>
          </w:tcPr>
          <w:p w:rsidRPr="00DC6E48" w:rsidR="0048015A" w:rsidP="0048015A" w:rsidRDefault="0048015A">
            <w:pPr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PLEŠKO BOŽO, MALA ERPENJA 183, KRAPINSKE TOPLICE</w:t>
            </w:r>
          </w:p>
        </w:tc>
        <w:tc>
          <w:tcPr>
            <w:tcW w:w="544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43</w:t>
            </w:r>
          </w:p>
        </w:tc>
        <w:tc>
          <w:tcPr>
            <w:tcW w:w="1272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64.657,66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2.263,02</w:t>
            </w:r>
          </w:p>
        </w:tc>
        <w:tc>
          <w:tcPr>
            <w:tcW w:w="1628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62.394,64</w:t>
            </w:r>
          </w:p>
        </w:tc>
      </w:tr>
      <w:tr w:rsidRPr="00DC6E48" w:rsidR="0048015A" w:rsidTr="0048015A">
        <w:trPr>
          <w:cantSplit/>
          <w:trHeight w:val="510"/>
        </w:trPr>
        <w:tc>
          <w:tcPr>
            <w:tcW w:w="640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44.</w:t>
            </w:r>
          </w:p>
        </w:tc>
        <w:tc>
          <w:tcPr>
            <w:tcW w:w="3220" w:type="dxa"/>
            <w:shd w:val="clear" w:color="auto" w:fill="auto"/>
            <w:hideMark/>
          </w:tcPr>
          <w:p w:rsidRPr="00DC6E48" w:rsidR="0048015A" w:rsidP="0048015A" w:rsidRDefault="0048015A">
            <w:pPr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RASONJA MLADEN, GORNJI JALŠOVEC 16/2, DESINIĆ</w:t>
            </w:r>
          </w:p>
        </w:tc>
        <w:tc>
          <w:tcPr>
            <w:tcW w:w="544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44</w:t>
            </w:r>
          </w:p>
        </w:tc>
        <w:tc>
          <w:tcPr>
            <w:tcW w:w="1272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64.452,14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2.255,82</w:t>
            </w:r>
          </w:p>
        </w:tc>
        <w:tc>
          <w:tcPr>
            <w:tcW w:w="1628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62.196,32</w:t>
            </w:r>
          </w:p>
        </w:tc>
      </w:tr>
      <w:tr w:rsidRPr="00DC6E48" w:rsidR="0048015A" w:rsidTr="0048015A">
        <w:trPr>
          <w:cantSplit/>
          <w:trHeight w:val="510"/>
        </w:trPr>
        <w:tc>
          <w:tcPr>
            <w:tcW w:w="640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45.</w:t>
            </w:r>
          </w:p>
        </w:tc>
        <w:tc>
          <w:tcPr>
            <w:tcW w:w="3220" w:type="dxa"/>
            <w:shd w:val="clear" w:color="auto" w:fill="auto"/>
            <w:hideMark/>
          </w:tcPr>
          <w:p w:rsidRPr="00DC6E48" w:rsidR="0048015A" w:rsidP="0048015A" w:rsidRDefault="0048015A">
            <w:pPr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RASONJA ŽELJKO, MALA ERPENJA 172, KRAPINSKE TOPLICE</w:t>
            </w:r>
          </w:p>
        </w:tc>
        <w:tc>
          <w:tcPr>
            <w:tcW w:w="544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45</w:t>
            </w:r>
          </w:p>
        </w:tc>
        <w:tc>
          <w:tcPr>
            <w:tcW w:w="1272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65.519,74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2.293,19</w:t>
            </w:r>
          </w:p>
        </w:tc>
        <w:tc>
          <w:tcPr>
            <w:tcW w:w="1628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63.226,55</w:t>
            </w:r>
          </w:p>
        </w:tc>
      </w:tr>
      <w:tr w:rsidRPr="00DC6E48" w:rsidR="0048015A" w:rsidTr="0048015A">
        <w:trPr>
          <w:cantSplit/>
          <w:trHeight w:val="510"/>
        </w:trPr>
        <w:tc>
          <w:tcPr>
            <w:tcW w:w="640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46.</w:t>
            </w:r>
          </w:p>
        </w:tc>
        <w:tc>
          <w:tcPr>
            <w:tcW w:w="3220" w:type="dxa"/>
            <w:shd w:val="clear" w:color="auto" w:fill="auto"/>
            <w:hideMark/>
          </w:tcPr>
          <w:p w:rsidRPr="00DC6E48" w:rsidR="0048015A" w:rsidP="0048015A" w:rsidRDefault="0048015A">
            <w:pPr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SEKUŠAK TOMICA, CIGROVEC 119, PREGRADA</w:t>
            </w:r>
          </w:p>
        </w:tc>
        <w:tc>
          <w:tcPr>
            <w:tcW w:w="544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46</w:t>
            </w:r>
          </w:p>
        </w:tc>
        <w:tc>
          <w:tcPr>
            <w:tcW w:w="1272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57.792,84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2.022,75</w:t>
            </w:r>
          </w:p>
        </w:tc>
        <w:tc>
          <w:tcPr>
            <w:tcW w:w="1628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55.770,09</w:t>
            </w:r>
          </w:p>
        </w:tc>
      </w:tr>
      <w:tr w:rsidRPr="00DC6E48" w:rsidR="0048015A" w:rsidTr="0048015A">
        <w:trPr>
          <w:cantSplit/>
          <w:trHeight w:val="510"/>
        </w:trPr>
        <w:tc>
          <w:tcPr>
            <w:tcW w:w="640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47.</w:t>
            </w:r>
          </w:p>
        </w:tc>
        <w:tc>
          <w:tcPr>
            <w:tcW w:w="3220" w:type="dxa"/>
            <w:shd w:val="clear" w:color="auto" w:fill="auto"/>
            <w:hideMark/>
          </w:tcPr>
          <w:p w:rsidRPr="00DC6E48" w:rsidR="0048015A" w:rsidP="0048015A" w:rsidRDefault="0048015A">
            <w:pPr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SPORIŠ MARIJAN, VELIKA HORVATSKA 62, DESINIĆ</w:t>
            </w:r>
          </w:p>
        </w:tc>
        <w:tc>
          <w:tcPr>
            <w:tcW w:w="544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47</w:t>
            </w:r>
          </w:p>
        </w:tc>
        <w:tc>
          <w:tcPr>
            <w:tcW w:w="1272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32.252,91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1.128,85</w:t>
            </w:r>
          </w:p>
        </w:tc>
        <w:tc>
          <w:tcPr>
            <w:tcW w:w="1628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31.124,06</w:t>
            </w:r>
          </w:p>
        </w:tc>
      </w:tr>
      <w:tr w:rsidRPr="00DC6E48" w:rsidR="0048015A" w:rsidTr="0048015A">
        <w:trPr>
          <w:cantSplit/>
          <w:trHeight w:val="510"/>
        </w:trPr>
        <w:tc>
          <w:tcPr>
            <w:tcW w:w="640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48.</w:t>
            </w:r>
          </w:p>
        </w:tc>
        <w:tc>
          <w:tcPr>
            <w:tcW w:w="3220" w:type="dxa"/>
            <w:shd w:val="clear" w:color="auto" w:fill="auto"/>
            <w:hideMark/>
          </w:tcPr>
          <w:p w:rsidRPr="00DC6E48" w:rsidR="0048015A" w:rsidP="0048015A" w:rsidRDefault="0048015A">
            <w:pPr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SPORIŠ VLADO, PROSENIK 23, TUHELJ</w:t>
            </w:r>
          </w:p>
        </w:tc>
        <w:tc>
          <w:tcPr>
            <w:tcW w:w="544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48</w:t>
            </w:r>
          </w:p>
        </w:tc>
        <w:tc>
          <w:tcPr>
            <w:tcW w:w="1272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64.937,08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2.272,80</w:t>
            </w:r>
          </w:p>
        </w:tc>
        <w:tc>
          <w:tcPr>
            <w:tcW w:w="1628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62.664,28</w:t>
            </w:r>
          </w:p>
        </w:tc>
      </w:tr>
      <w:tr w:rsidRPr="00DC6E48" w:rsidR="0048015A" w:rsidTr="0048015A">
        <w:trPr>
          <w:cantSplit/>
          <w:trHeight w:val="510"/>
        </w:trPr>
        <w:tc>
          <w:tcPr>
            <w:tcW w:w="640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49.</w:t>
            </w:r>
          </w:p>
        </w:tc>
        <w:tc>
          <w:tcPr>
            <w:tcW w:w="3220" w:type="dxa"/>
            <w:shd w:val="clear" w:color="auto" w:fill="auto"/>
            <w:hideMark/>
          </w:tcPr>
          <w:p w:rsidRPr="00DC6E48" w:rsidR="0048015A" w:rsidP="0048015A" w:rsidRDefault="0048015A">
            <w:pPr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TKALČIĆ DRAŽEN, ČREŠNJEVEC 21, TUHELJ</w:t>
            </w:r>
          </w:p>
        </w:tc>
        <w:tc>
          <w:tcPr>
            <w:tcW w:w="544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49</w:t>
            </w:r>
          </w:p>
        </w:tc>
        <w:tc>
          <w:tcPr>
            <w:tcW w:w="1272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66.570,74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2.329,98</w:t>
            </w:r>
          </w:p>
        </w:tc>
        <w:tc>
          <w:tcPr>
            <w:tcW w:w="1628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64.240,76</w:t>
            </w:r>
          </w:p>
        </w:tc>
      </w:tr>
      <w:tr w:rsidRPr="00DC6E48" w:rsidR="0048015A" w:rsidTr="0048015A">
        <w:trPr>
          <w:cantSplit/>
          <w:trHeight w:val="510"/>
        </w:trPr>
        <w:tc>
          <w:tcPr>
            <w:tcW w:w="640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50.</w:t>
            </w:r>
          </w:p>
        </w:tc>
        <w:tc>
          <w:tcPr>
            <w:tcW w:w="3220" w:type="dxa"/>
            <w:shd w:val="clear" w:color="auto" w:fill="auto"/>
            <w:hideMark/>
          </w:tcPr>
          <w:p w:rsidRPr="00DC6E48" w:rsidR="0048015A" w:rsidP="0048015A" w:rsidRDefault="0048015A">
            <w:pPr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TKALEC IVAN, MALA ERPENJA 118, KRAPINSKE TOPLICE</w:t>
            </w:r>
          </w:p>
        </w:tc>
        <w:tc>
          <w:tcPr>
            <w:tcW w:w="544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50</w:t>
            </w:r>
          </w:p>
        </w:tc>
        <w:tc>
          <w:tcPr>
            <w:tcW w:w="1272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65.734,12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2.300,69</w:t>
            </w:r>
          </w:p>
        </w:tc>
        <w:tc>
          <w:tcPr>
            <w:tcW w:w="1628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63.433,43</w:t>
            </w:r>
          </w:p>
        </w:tc>
      </w:tr>
      <w:tr w:rsidRPr="00DC6E48" w:rsidR="0048015A" w:rsidTr="0048015A">
        <w:trPr>
          <w:cantSplit/>
          <w:trHeight w:val="510"/>
        </w:trPr>
        <w:tc>
          <w:tcPr>
            <w:tcW w:w="640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51.</w:t>
            </w:r>
          </w:p>
        </w:tc>
        <w:tc>
          <w:tcPr>
            <w:tcW w:w="3220" w:type="dxa"/>
            <w:shd w:val="clear" w:color="auto" w:fill="auto"/>
            <w:hideMark/>
          </w:tcPr>
          <w:p w:rsidRPr="00DC6E48" w:rsidR="0048015A" w:rsidP="0048015A" w:rsidRDefault="0048015A">
            <w:pPr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VALEK DRAŽEN, SOPOT 139, PREGRADA</w:t>
            </w:r>
          </w:p>
        </w:tc>
        <w:tc>
          <w:tcPr>
            <w:tcW w:w="544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51</w:t>
            </w:r>
          </w:p>
        </w:tc>
        <w:tc>
          <w:tcPr>
            <w:tcW w:w="1272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59.849,19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2.094,72</w:t>
            </w:r>
          </w:p>
        </w:tc>
        <w:tc>
          <w:tcPr>
            <w:tcW w:w="1628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57.754,47</w:t>
            </w:r>
          </w:p>
        </w:tc>
      </w:tr>
      <w:tr w:rsidRPr="00DC6E48" w:rsidR="0048015A" w:rsidTr="0048015A">
        <w:trPr>
          <w:cantSplit/>
          <w:trHeight w:val="510"/>
        </w:trPr>
        <w:tc>
          <w:tcPr>
            <w:tcW w:w="640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52.</w:t>
            </w:r>
          </w:p>
        </w:tc>
        <w:tc>
          <w:tcPr>
            <w:tcW w:w="3220" w:type="dxa"/>
            <w:shd w:val="clear" w:color="auto" w:fill="auto"/>
            <w:hideMark/>
          </w:tcPr>
          <w:p w:rsidRPr="00DC6E48" w:rsidR="0048015A" w:rsidP="0048015A" w:rsidRDefault="0048015A">
            <w:pPr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VALENTIĆ ŽELJKO, RAVNICE DESINIĆKE 28, DESINIĆ</w:t>
            </w:r>
          </w:p>
        </w:tc>
        <w:tc>
          <w:tcPr>
            <w:tcW w:w="544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52</w:t>
            </w:r>
          </w:p>
        </w:tc>
        <w:tc>
          <w:tcPr>
            <w:tcW w:w="1272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64.206,79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2.247,24</w:t>
            </w:r>
          </w:p>
        </w:tc>
        <w:tc>
          <w:tcPr>
            <w:tcW w:w="1628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61.959,55</w:t>
            </w:r>
          </w:p>
        </w:tc>
      </w:tr>
      <w:tr w:rsidRPr="00DC6E48" w:rsidR="0048015A" w:rsidTr="0048015A">
        <w:trPr>
          <w:cantSplit/>
          <w:trHeight w:val="510"/>
        </w:trPr>
        <w:tc>
          <w:tcPr>
            <w:tcW w:w="640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53.</w:t>
            </w:r>
          </w:p>
        </w:tc>
        <w:tc>
          <w:tcPr>
            <w:tcW w:w="3220" w:type="dxa"/>
            <w:shd w:val="clear" w:color="auto" w:fill="auto"/>
            <w:hideMark/>
          </w:tcPr>
          <w:p w:rsidRPr="00DC6E48" w:rsidR="0048015A" w:rsidP="0048015A" w:rsidRDefault="0048015A">
            <w:pPr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VLAHEK RUDO, NIKOLE BONIFAČIĆA 13, VELIKA GORICA</w:t>
            </w:r>
          </w:p>
        </w:tc>
        <w:tc>
          <w:tcPr>
            <w:tcW w:w="544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53</w:t>
            </w:r>
          </w:p>
        </w:tc>
        <w:tc>
          <w:tcPr>
            <w:tcW w:w="1272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70.938,62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2.482,85</w:t>
            </w:r>
          </w:p>
        </w:tc>
        <w:tc>
          <w:tcPr>
            <w:tcW w:w="1628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68.455,77</w:t>
            </w:r>
          </w:p>
        </w:tc>
      </w:tr>
      <w:tr w:rsidRPr="00DC6E48" w:rsidR="0048015A" w:rsidTr="0048015A">
        <w:trPr>
          <w:cantSplit/>
          <w:trHeight w:val="510"/>
        </w:trPr>
        <w:tc>
          <w:tcPr>
            <w:tcW w:w="640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54.</w:t>
            </w:r>
          </w:p>
        </w:tc>
        <w:tc>
          <w:tcPr>
            <w:tcW w:w="3220" w:type="dxa"/>
            <w:shd w:val="clear" w:color="auto" w:fill="auto"/>
            <w:hideMark/>
          </w:tcPr>
          <w:p w:rsidRPr="00DC6E48" w:rsidR="0048015A" w:rsidP="0048015A" w:rsidRDefault="0048015A">
            <w:pPr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VRAN ROBERT, PAVLOVEC PREGRADSKI 42, PREGRADA</w:t>
            </w:r>
          </w:p>
        </w:tc>
        <w:tc>
          <w:tcPr>
            <w:tcW w:w="544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54</w:t>
            </w:r>
          </w:p>
        </w:tc>
        <w:tc>
          <w:tcPr>
            <w:tcW w:w="1272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63.859,74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2.235,09</w:t>
            </w:r>
          </w:p>
        </w:tc>
        <w:tc>
          <w:tcPr>
            <w:tcW w:w="1628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61.624,65</w:t>
            </w:r>
          </w:p>
        </w:tc>
      </w:tr>
      <w:tr w:rsidRPr="00DC6E48" w:rsidR="0048015A" w:rsidTr="0048015A">
        <w:trPr>
          <w:cantSplit/>
          <w:trHeight w:val="510"/>
        </w:trPr>
        <w:tc>
          <w:tcPr>
            <w:tcW w:w="640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55.</w:t>
            </w:r>
          </w:p>
        </w:tc>
        <w:tc>
          <w:tcPr>
            <w:tcW w:w="3220" w:type="dxa"/>
            <w:shd w:val="clear" w:color="auto" w:fill="auto"/>
            <w:hideMark/>
          </w:tcPr>
          <w:p w:rsidRPr="00DC6E48" w:rsidR="0048015A" w:rsidP="0048015A" w:rsidRDefault="0048015A">
            <w:pPr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VUKMANIĆ JOSIP, VELIKA HORVATSKA 52/2, DESINIĆ</w:t>
            </w:r>
          </w:p>
        </w:tc>
        <w:tc>
          <w:tcPr>
            <w:tcW w:w="544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55</w:t>
            </w:r>
          </w:p>
        </w:tc>
        <w:tc>
          <w:tcPr>
            <w:tcW w:w="1272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8.000,00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280,00</w:t>
            </w:r>
          </w:p>
        </w:tc>
        <w:tc>
          <w:tcPr>
            <w:tcW w:w="1628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7.720,00</w:t>
            </w:r>
          </w:p>
        </w:tc>
      </w:tr>
      <w:tr w:rsidRPr="00DC6E48" w:rsidR="0048015A" w:rsidTr="0048015A">
        <w:trPr>
          <w:cantSplit/>
          <w:trHeight w:val="510"/>
        </w:trPr>
        <w:tc>
          <w:tcPr>
            <w:tcW w:w="640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56.</w:t>
            </w:r>
          </w:p>
        </w:tc>
        <w:tc>
          <w:tcPr>
            <w:tcW w:w="3220" w:type="dxa"/>
            <w:shd w:val="clear" w:color="auto" w:fill="auto"/>
            <w:hideMark/>
          </w:tcPr>
          <w:p w:rsidRPr="00DC6E48" w:rsidR="0048015A" w:rsidP="0048015A" w:rsidRDefault="0048015A">
            <w:pPr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VUKMANIĆ ROMAN, RATKAJEVA 11, DESINIĆ</w:t>
            </w:r>
          </w:p>
        </w:tc>
        <w:tc>
          <w:tcPr>
            <w:tcW w:w="544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56</w:t>
            </w:r>
          </w:p>
        </w:tc>
        <w:tc>
          <w:tcPr>
            <w:tcW w:w="1272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14.682,09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513,87</w:t>
            </w:r>
          </w:p>
        </w:tc>
        <w:tc>
          <w:tcPr>
            <w:tcW w:w="1628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14.168,22</w:t>
            </w:r>
          </w:p>
        </w:tc>
      </w:tr>
      <w:tr w:rsidRPr="00DC6E48" w:rsidR="0048015A" w:rsidTr="0048015A">
        <w:trPr>
          <w:cantSplit/>
          <w:trHeight w:val="510"/>
        </w:trPr>
        <w:tc>
          <w:tcPr>
            <w:tcW w:w="640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57.</w:t>
            </w:r>
          </w:p>
        </w:tc>
        <w:tc>
          <w:tcPr>
            <w:tcW w:w="3220" w:type="dxa"/>
            <w:shd w:val="clear" w:color="auto" w:fill="auto"/>
            <w:hideMark/>
          </w:tcPr>
          <w:p w:rsidRPr="00DC6E48" w:rsidR="0048015A" w:rsidP="0048015A" w:rsidRDefault="0048015A">
            <w:pPr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VUKMANIĆ VJEKOSLAV, IVANIĆ DESINIĆKI 5, DESINIĆ</w:t>
            </w:r>
          </w:p>
        </w:tc>
        <w:tc>
          <w:tcPr>
            <w:tcW w:w="544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57</w:t>
            </w:r>
          </w:p>
        </w:tc>
        <w:tc>
          <w:tcPr>
            <w:tcW w:w="1272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66.409,05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2.324,32</w:t>
            </w:r>
          </w:p>
        </w:tc>
        <w:tc>
          <w:tcPr>
            <w:tcW w:w="1628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64.084,73</w:t>
            </w:r>
          </w:p>
        </w:tc>
      </w:tr>
      <w:tr w:rsidRPr="00DC6E48" w:rsidR="0048015A" w:rsidTr="0048015A">
        <w:trPr>
          <w:cantSplit/>
          <w:trHeight w:val="510"/>
        </w:trPr>
        <w:tc>
          <w:tcPr>
            <w:tcW w:w="640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58.</w:t>
            </w:r>
          </w:p>
        </w:tc>
        <w:tc>
          <w:tcPr>
            <w:tcW w:w="3220" w:type="dxa"/>
            <w:shd w:val="clear" w:color="auto" w:fill="auto"/>
            <w:hideMark/>
          </w:tcPr>
          <w:p w:rsidRPr="00DC6E48" w:rsidR="0048015A" w:rsidP="0048015A" w:rsidRDefault="0048015A">
            <w:pPr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ŽUPANIĆ SREĆKO, TURNIŠČE DESINIĆKO 24/1, DESINIĆ</w:t>
            </w:r>
          </w:p>
        </w:tc>
        <w:tc>
          <w:tcPr>
            <w:tcW w:w="544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58</w:t>
            </w:r>
          </w:p>
        </w:tc>
        <w:tc>
          <w:tcPr>
            <w:tcW w:w="1272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40.348,92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1.412,21</w:t>
            </w:r>
          </w:p>
        </w:tc>
        <w:tc>
          <w:tcPr>
            <w:tcW w:w="1628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38.936,71</w:t>
            </w:r>
          </w:p>
        </w:tc>
      </w:tr>
      <w:tr w:rsidRPr="00DC6E48" w:rsidR="0048015A" w:rsidTr="0048015A">
        <w:trPr>
          <w:cantSplit/>
          <w:trHeight w:val="510"/>
        </w:trPr>
        <w:tc>
          <w:tcPr>
            <w:tcW w:w="640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59.</w:t>
            </w:r>
          </w:p>
        </w:tc>
        <w:tc>
          <w:tcPr>
            <w:tcW w:w="3220" w:type="dxa"/>
            <w:shd w:val="clear" w:color="auto" w:fill="auto"/>
            <w:hideMark/>
          </w:tcPr>
          <w:p w:rsidRPr="00DC6E48" w:rsidR="0048015A" w:rsidP="0048015A" w:rsidRDefault="0048015A">
            <w:pPr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ANDRIJIĆ LOVOR, GRADA VUKOVARA 237A, ZAGREB</w:t>
            </w:r>
          </w:p>
        </w:tc>
        <w:tc>
          <w:tcPr>
            <w:tcW w:w="544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59</w:t>
            </w:r>
          </w:p>
        </w:tc>
        <w:tc>
          <w:tcPr>
            <w:tcW w:w="1272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40.985,08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1.434,48</w:t>
            </w:r>
          </w:p>
        </w:tc>
        <w:tc>
          <w:tcPr>
            <w:tcW w:w="1628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39.550,60</w:t>
            </w:r>
          </w:p>
        </w:tc>
      </w:tr>
      <w:tr w:rsidRPr="00DC6E48" w:rsidR="0048015A" w:rsidTr="0048015A">
        <w:trPr>
          <w:cantSplit/>
          <w:trHeight w:val="510"/>
        </w:trPr>
        <w:tc>
          <w:tcPr>
            <w:tcW w:w="640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60.</w:t>
            </w:r>
          </w:p>
        </w:tc>
        <w:tc>
          <w:tcPr>
            <w:tcW w:w="3220" w:type="dxa"/>
            <w:shd w:val="clear" w:color="auto" w:fill="auto"/>
            <w:hideMark/>
          </w:tcPr>
          <w:p w:rsidRPr="00DC6E48" w:rsidR="0048015A" w:rsidP="0048015A" w:rsidRDefault="0048015A">
            <w:pPr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BABIĆ DRAGICA, 3. PILE 2, ZAGREB</w:t>
            </w:r>
          </w:p>
        </w:tc>
        <w:tc>
          <w:tcPr>
            <w:tcW w:w="544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60</w:t>
            </w:r>
          </w:p>
        </w:tc>
        <w:tc>
          <w:tcPr>
            <w:tcW w:w="1272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58.336,55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2.041,78</w:t>
            </w:r>
          </w:p>
        </w:tc>
        <w:tc>
          <w:tcPr>
            <w:tcW w:w="1628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56.294,77</w:t>
            </w:r>
          </w:p>
        </w:tc>
      </w:tr>
      <w:tr w:rsidRPr="00DC6E48" w:rsidR="0048015A" w:rsidTr="0048015A">
        <w:trPr>
          <w:cantSplit/>
          <w:trHeight w:val="510"/>
        </w:trPr>
        <w:tc>
          <w:tcPr>
            <w:tcW w:w="640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61.</w:t>
            </w:r>
          </w:p>
        </w:tc>
        <w:tc>
          <w:tcPr>
            <w:tcW w:w="3220" w:type="dxa"/>
            <w:shd w:val="clear" w:color="auto" w:fill="auto"/>
            <w:hideMark/>
          </w:tcPr>
          <w:p w:rsidRPr="00DC6E48" w:rsidR="0048015A" w:rsidP="0048015A" w:rsidRDefault="0048015A">
            <w:pPr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BOROŠAK KRUNOSLAV, SELNO 52, KRAPINSKE TOPLICE</w:t>
            </w:r>
          </w:p>
        </w:tc>
        <w:tc>
          <w:tcPr>
            <w:tcW w:w="544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61</w:t>
            </w:r>
          </w:p>
        </w:tc>
        <w:tc>
          <w:tcPr>
            <w:tcW w:w="1272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23.364,63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817,76</w:t>
            </w:r>
          </w:p>
        </w:tc>
        <w:tc>
          <w:tcPr>
            <w:tcW w:w="1628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22.546,87</w:t>
            </w:r>
          </w:p>
        </w:tc>
      </w:tr>
      <w:tr w:rsidRPr="00DC6E48" w:rsidR="0048015A" w:rsidTr="0048015A">
        <w:trPr>
          <w:cantSplit/>
          <w:trHeight w:val="510"/>
        </w:trPr>
        <w:tc>
          <w:tcPr>
            <w:tcW w:w="640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62.</w:t>
            </w:r>
          </w:p>
        </w:tc>
        <w:tc>
          <w:tcPr>
            <w:tcW w:w="3220" w:type="dxa"/>
            <w:shd w:val="clear" w:color="auto" w:fill="auto"/>
            <w:hideMark/>
          </w:tcPr>
          <w:p w:rsidRPr="00DC6E48" w:rsidR="0048015A" w:rsidP="0048015A" w:rsidRDefault="0048015A">
            <w:pPr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 xml:space="preserve">BOŽIĆ ŽELJKO, GLOGOVEC ZAGORSKI 1, TUHELJ </w:t>
            </w:r>
          </w:p>
        </w:tc>
        <w:tc>
          <w:tcPr>
            <w:tcW w:w="544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62</w:t>
            </w:r>
          </w:p>
        </w:tc>
        <w:tc>
          <w:tcPr>
            <w:tcW w:w="1272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32.295,00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1.130,33</w:t>
            </w:r>
          </w:p>
        </w:tc>
        <w:tc>
          <w:tcPr>
            <w:tcW w:w="1628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31.164,67</w:t>
            </w:r>
          </w:p>
        </w:tc>
      </w:tr>
      <w:tr w:rsidRPr="00DC6E48" w:rsidR="0048015A" w:rsidTr="0048015A">
        <w:trPr>
          <w:cantSplit/>
          <w:trHeight w:val="510"/>
        </w:trPr>
        <w:tc>
          <w:tcPr>
            <w:tcW w:w="640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63.</w:t>
            </w:r>
          </w:p>
        </w:tc>
        <w:tc>
          <w:tcPr>
            <w:tcW w:w="3220" w:type="dxa"/>
            <w:shd w:val="clear" w:color="auto" w:fill="auto"/>
            <w:hideMark/>
          </w:tcPr>
          <w:p w:rsidRPr="00DC6E48" w:rsidR="0048015A" w:rsidP="0048015A" w:rsidRDefault="0048015A">
            <w:pPr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BURIĆ JOSIP, MALA ERPENJA 143, KRAP.TOP.</w:t>
            </w:r>
          </w:p>
        </w:tc>
        <w:tc>
          <w:tcPr>
            <w:tcW w:w="544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63</w:t>
            </w:r>
          </w:p>
        </w:tc>
        <w:tc>
          <w:tcPr>
            <w:tcW w:w="1272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65.421,56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2.289,75</w:t>
            </w:r>
          </w:p>
        </w:tc>
        <w:tc>
          <w:tcPr>
            <w:tcW w:w="1628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63.131,81</w:t>
            </w:r>
          </w:p>
        </w:tc>
      </w:tr>
      <w:tr w:rsidRPr="00DC6E48" w:rsidR="0048015A" w:rsidTr="0048015A">
        <w:trPr>
          <w:cantSplit/>
          <w:trHeight w:val="510"/>
        </w:trPr>
        <w:tc>
          <w:tcPr>
            <w:tcW w:w="640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64.</w:t>
            </w:r>
          </w:p>
        </w:tc>
        <w:tc>
          <w:tcPr>
            <w:tcW w:w="3220" w:type="dxa"/>
            <w:shd w:val="clear" w:color="auto" w:fill="auto"/>
            <w:hideMark/>
          </w:tcPr>
          <w:p w:rsidRPr="00DC6E48" w:rsidR="0048015A" w:rsidP="0048015A" w:rsidRDefault="0048015A">
            <w:pPr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BURIĆ ZLATKO, MOKRIČKA 13, JAKOVLJE</w:t>
            </w:r>
          </w:p>
        </w:tc>
        <w:tc>
          <w:tcPr>
            <w:tcW w:w="544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64</w:t>
            </w:r>
          </w:p>
        </w:tc>
        <w:tc>
          <w:tcPr>
            <w:tcW w:w="1272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51.074,03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1.787,59</w:t>
            </w:r>
          </w:p>
        </w:tc>
        <w:tc>
          <w:tcPr>
            <w:tcW w:w="1628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49.286,44</w:t>
            </w:r>
          </w:p>
        </w:tc>
      </w:tr>
      <w:tr w:rsidRPr="00DC6E48" w:rsidR="0048015A" w:rsidTr="0048015A">
        <w:trPr>
          <w:cantSplit/>
          <w:trHeight w:val="510"/>
        </w:trPr>
        <w:tc>
          <w:tcPr>
            <w:tcW w:w="640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65.</w:t>
            </w:r>
          </w:p>
        </w:tc>
        <w:tc>
          <w:tcPr>
            <w:tcW w:w="3220" w:type="dxa"/>
            <w:shd w:val="clear" w:color="auto" w:fill="auto"/>
            <w:hideMark/>
          </w:tcPr>
          <w:p w:rsidRPr="00DC6E48" w:rsidR="0048015A" w:rsidP="0048015A" w:rsidRDefault="0048015A">
            <w:pPr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CIKRON TOMICA, JANKA DRAŠKOVIĆA 25B, SAMOBOR</w:t>
            </w:r>
          </w:p>
        </w:tc>
        <w:tc>
          <w:tcPr>
            <w:tcW w:w="544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65</w:t>
            </w:r>
          </w:p>
        </w:tc>
        <w:tc>
          <w:tcPr>
            <w:tcW w:w="1272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51.644,30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583,38</w:t>
            </w:r>
          </w:p>
        </w:tc>
        <w:tc>
          <w:tcPr>
            <w:tcW w:w="1628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51.060,92</w:t>
            </w:r>
          </w:p>
        </w:tc>
      </w:tr>
      <w:tr w:rsidRPr="00DC6E48" w:rsidR="0048015A" w:rsidTr="0048015A">
        <w:trPr>
          <w:cantSplit/>
          <w:trHeight w:val="510"/>
        </w:trPr>
        <w:tc>
          <w:tcPr>
            <w:tcW w:w="640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66.</w:t>
            </w:r>
          </w:p>
        </w:tc>
        <w:tc>
          <w:tcPr>
            <w:tcW w:w="3220" w:type="dxa"/>
            <w:shd w:val="clear" w:color="auto" w:fill="auto"/>
            <w:hideMark/>
          </w:tcPr>
          <w:p w:rsidRPr="00DC6E48" w:rsidR="0048015A" w:rsidP="0048015A" w:rsidRDefault="0048015A">
            <w:pPr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CRNIĆ IVAN, STJEPANA RADIĆA 15, DESINIĆ</w:t>
            </w:r>
          </w:p>
        </w:tc>
        <w:tc>
          <w:tcPr>
            <w:tcW w:w="544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66</w:t>
            </w:r>
          </w:p>
        </w:tc>
        <w:tc>
          <w:tcPr>
            <w:tcW w:w="1272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36.356,44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1.272,48</w:t>
            </w:r>
          </w:p>
        </w:tc>
        <w:tc>
          <w:tcPr>
            <w:tcW w:w="1628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35.083,96</w:t>
            </w:r>
          </w:p>
        </w:tc>
      </w:tr>
      <w:tr w:rsidRPr="00DC6E48" w:rsidR="0048015A" w:rsidTr="0048015A">
        <w:trPr>
          <w:cantSplit/>
          <w:trHeight w:val="510"/>
        </w:trPr>
        <w:tc>
          <w:tcPr>
            <w:tcW w:w="640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67.</w:t>
            </w:r>
          </w:p>
        </w:tc>
        <w:tc>
          <w:tcPr>
            <w:tcW w:w="3220" w:type="dxa"/>
            <w:shd w:val="clear" w:color="auto" w:fill="auto"/>
            <w:hideMark/>
          </w:tcPr>
          <w:p w:rsidRPr="00DC6E48" w:rsidR="0048015A" w:rsidP="0048015A" w:rsidRDefault="0048015A">
            <w:pPr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ČAVALA JOSIP, V PODBREŽJE 17, ZAGREB</w:t>
            </w:r>
          </w:p>
        </w:tc>
        <w:tc>
          <w:tcPr>
            <w:tcW w:w="544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67</w:t>
            </w:r>
          </w:p>
        </w:tc>
        <w:tc>
          <w:tcPr>
            <w:tcW w:w="1272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64.965,83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2.273,80</w:t>
            </w:r>
          </w:p>
        </w:tc>
        <w:tc>
          <w:tcPr>
            <w:tcW w:w="1628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62.692,03</w:t>
            </w:r>
          </w:p>
        </w:tc>
      </w:tr>
      <w:tr w:rsidRPr="00DC6E48" w:rsidR="0048015A" w:rsidTr="0048015A">
        <w:trPr>
          <w:cantSplit/>
          <w:trHeight w:val="510"/>
        </w:trPr>
        <w:tc>
          <w:tcPr>
            <w:tcW w:w="640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68.</w:t>
            </w:r>
          </w:p>
        </w:tc>
        <w:tc>
          <w:tcPr>
            <w:tcW w:w="3220" w:type="dxa"/>
            <w:shd w:val="clear" w:color="auto" w:fill="auto"/>
            <w:hideMark/>
          </w:tcPr>
          <w:p w:rsidRPr="00DC6E48" w:rsidR="0048015A" w:rsidP="0048015A" w:rsidRDefault="0048015A">
            <w:pPr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ČUK DAVORIN, MARINCI 7, PREGRADA</w:t>
            </w:r>
          </w:p>
        </w:tc>
        <w:tc>
          <w:tcPr>
            <w:tcW w:w="544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68</w:t>
            </w:r>
          </w:p>
        </w:tc>
        <w:tc>
          <w:tcPr>
            <w:tcW w:w="1272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32.113,22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1.123,96</w:t>
            </w:r>
          </w:p>
        </w:tc>
        <w:tc>
          <w:tcPr>
            <w:tcW w:w="1628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30.989,26</w:t>
            </w:r>
          </w:p>
        </w:tc>
      </w:tr>
      <w:tr w:rsidRPr="00DC6E48" w:rsidR="0048015A" w:rsidTr="0048015A">
        <w:trPr>
          <w:cantSplit/>
          <w:trHeight w:val="765"/>
        </w:trPr>
        <w:tc>
          <w:tcPr>
            <w:tcW w:w="640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69.</w:t>
            </w:r>
          </w:p>
        </w:tc>
        <w:tc>
          <w:tcPr>
            <w:tcW w:w="3220" w:type="dxa"/>
            <w:shd w:val="clear" w:color="auto" w:fill="auto"/>
            <w:hideMark/>
          </w:tcPr>
          <w:p w:rsidRPr="00DC6E48" w:rsidR="0048015A" w:rsidP="0048015A" w:rsidRDefault="0048015A">
            <w:pPr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FUČKAR TOMISLAV, ANTUNA MIHANOVIĆA 3/G, KRAPINSKE TOPLICE</w:t>
            </w:r>
          </w:p>
        </w:tc>
        <w:tc>
          <w:tcPr>
            <w:tcW w:w="544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69</w:t>
            </w:r>
          </w:p>
        </w:tc>
        <w:tc>
          <w:tcPr>
            <w:tcW w:w="1272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24.554,87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859,42</w:t>
            </w:r>
          </w:p>
        </w:tc>
        <w:tc>
          <w:tcPr>
            <w:tcW w:w="1628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23.695,45</w:t>
            </w:r>
          </w:p>
        </w:tc>
      </w:tr>
      <w:tr w:rsidRPr="00DC6E48" w:rsidR="0048015A" w:rsidTr="0048015A">
        <w:trPr>
          <w:cantSplit/>
          <w:trHeight w:val="510"/>
        </w:trPr>
        <w:tc>
          <w:tcPr>
            <w:tcW w:w="640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70.</w:t>
            </w:r>
          </w:p>
        </w:tc>
        <w:tc>
          <w:tcPr>
            <w:tcW w:w="3220" w:type="dxa"/>
            <w:shd w:val="clear" w:color="auto" w:fill="auto"/>
            <w:hideMark/>
          </w:tcPr>
          <w:p w:rsidRPr="00DC6E48" w:rsidR="0048015A" w:rsidP="0048015A" w:rsidRDefault="0048015A">
            <w:pPr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HARAMINA IVICA, TRSTENO 51, TUHELJ</w:t>
            </w:r>
          </w:p>
        </w:tc>
        <w:tc>
          <w:tcPr>
            <w:tcW w:w="544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70</w:t>
            </w:r>
          </w:p>
        </w:tc>
        <w:tc>
          <w:tcPr>
            <w:tcW w:w="1272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61.766,03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2.161,81</w:t>
            </w:r>
          </w:p>
        </w:tc>
        <w:tc>
          <w:tcPr>
            <w:tcW w:w="1628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59.604,22</w:t>
            </w:r>
          </w:p>
        </w:tc>
      </w:tr>
      <w:tr w:rsidRPr="00DC6E48" w:rsidR="0048015A" w:rsidTr="0048015A">
        <w:trPr>
          <w:cantSplit/>
          <w:trHeight w:val="510"/>
        </w:trPr>
        <w:tc>
          <w:tcPr>
            <w:tcW w:w="640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71.</w:t>
            </w:r>
          </w:p>
        </w:tc>
        <w:tc>
          <w:tcPr>
            <w:tcW w:w="3220" w:type="dxa"/>
            <w:shd w:val="clear" w:color="auto" w:fill="auto"/>
            <w:hideMark/>
          </w:tcPr>
          <w:p w:rsidRPr="00DC6E48" w:rsidR="0048015A" w:rsidP="0048015A" w:rsidRDefault="0048015A">
            <w:pPr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HORVATIN BRANKO, PROSENIK 7, TUHELJ</w:t>
            </w:r>
          </w:p>
        </w:tc>
        <w:tc>
          <w:tcPr>
            <w:tcW w:w="544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71</w:t>
            </w:r>
          </w:p>
        </w:tc>
        <w:tc>
          <w:tcPr>
            <w:tcW w:w="1272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40.681,62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1.423,86</w:t>
            </w:r>
          </w:p>
        </w:tc>
        <w:tc>
          <w:tcPr>
            <w:tcW w:w="1628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39.257,76</w:t>
            </w:r>
          </w:p>
        </w:tc>
      </w:tr>
      <w:tr w:rsidRPr="00DC6E48" w:rsidR="0048015A" w:rsidTr="0048015A">
        <w:trPr>
          <w:cantSplit/>
          <w:trHeight w:val="510"/>
        </w:trPr>
        <w:tc>
          <w:tcPr>
            <w:tcW w:w="640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72.</w:t>
            </w:r>
          </w:p>
        </w:tc>
        <w:tc>
          <w:tcPr>
            <w:tcW w:w="3220" w:type="dxa"/>
            <w:shd w:val="clear" w:color="auto" w:fill="auto"/>
            <w:hideMark/>
          </w:tcPr>
          <w:p w:rsidRPr="00DC6E48" w:rsidR="0048015A" w:rsidP="0048015A" w:rsidRDefault="0048015A">
            <w:pPr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HORVAT IVAN, FAŽANSKA 60, ZAGREB</w:t>
            </w:r>
          </w:p>
        </w:tc>
        <w:tc>
          <w:tcPr>
            <w:tcW w:w="544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72</w:t>
            </w:r>
          </w:p>
        </w:tc>
        <w:tc>
          <w:tcPr>
            <w:tcW w:w="1272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64.441,41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2.255,45</w:t>
            </w:r>
          </w:p>
        </w:tc>
        <w:tc>
          <w:tcPr>
            <w:tcW w:w="1628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62.185,96</w:t>
            </w:r>
          </w:p>
        </w:tc>
      </w:tr>
      <w:tr w:rsidRPr="00DC6E48" w:rsidR="0048015A" w:rsidTr="0048015A">
        <w:trPr>
          <w:cantSplit/>
          <w:trHeight w:val="510"/>
        </w:trPr>
        <w:tc>
          <w:tcPr>
            <w:tcW w:w="640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73.</w:t>
            </w:r>
          </w:p>
        </w:tc>
        <w:tc>
          <w:tcPr>
            <w:tcW w:w="3220" w:type="dxa"/>
            <w:shd w:val="clear" w:color="auto" w:fill="auto"/>
            <w:hideMark/>
          </w:tcPr>
          <w:p w:rsidRPr="00DC6E48" w:rsidR="0048015A" w:rsidP="0048015A" w:rsidRDefault="0048015A">
            <w:pPr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HRESTAK DARKO, BENKOVO 18, PREGRADA</w:t>
            </w:r>
          </w:p>
        </w:tc>
        <w:tc>
          <w:tcPr>
            <w:tcW w:w="544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73</w:t>
            </w:r>
          </w:p>
        </w:tc>
        <w:tc>
          <w:tcPr>
            <w:tcW w:w="1272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33.184,45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1.161,46</w:t>
            </w:r>
          </w:p>
        </w:tc>
        <w:tc>
          <w:tcPr>
            <w:tcW w:w="1628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32.022,99</w:t>
            </w:r>
          </w:p>
        </w:tc>
      </w:tr>
      <w:tr w:rsidRPr="00DC6E48" w:rsidR="0048015A" w:rsidTr="0048015A">
        <w:trPr>
          <w:cantSplit/>
          <w:trHeight w:val="510"/>
        </w:trPr>
        <w:tc>
          <w:tcPr>
            <w:tcW w:w="640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74.</w:t>
            </w:r>
          </w:p>
        </w:tc>
        <w:tc>
          <w:tcPr>
            <w:tcW w:w="3220" w:type="dxa"/>
            <w:shd w:val="clear" w:color="auto" w:fill="auto"/>
            <w:hideMark/>
          </w:tcPr>
          <w:p w:rsidRPr="00DC6E48" w:rsidR="0048015A" w:rsidP="0048015A" w:rsidRDefault="0048015A">
            <w:pPr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HRESTAK JOSIP, CIGROVEC 143, PREGRADA</w:t>
            </w:r>
          </w:p>
        </w:tc>
        <w:tc>
          <w:tcPr>
            <w:tcW w:w="544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74</w:t>
            </w:r>
          </w:p>
        </w:tc>
        <w:tc>
          <w:tcPr>
            <w:tcW w:w="1272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8.433,58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295,18</w:t>
            </w:r>
          </w:p>
        </w:tc>
        <w:tc>
          <w:tcPr>
            <w:tcW w:w="1628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8.138,40</w:t>
            </w:r>
          </w:p>
        </w:tc>
      </w:tr>
      <w:tr w:rsidRPr="00DC6E48" w:rsidR="0048015A" w:rsidTr="0048015A">
        <w:trPr>
          <w:cantSplit/>
          <w:trHeight w:val="510"/>
        </w:trPr>
        <w:tc>
          <w:tcPr>
            <w:tcW w:w="640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75.</w:t>
            </w:r>
          </w:p>
        </w:tc>
        <w:tc>
          <w:tcPr>
            <w:tcW w:w="3220" w:type="dxa"/>
            <w:shd w:val="clear" w:color="auto" w:fill="auto"/>
            <w:hideMark/>
          </w:tcPr>
          <w:p w:rsidRPr="00DC6E48" w:rsidR="0048015A" w:rsidP="0048015A" w:rsidRDefault="0048015A">
            <w:pPr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HRŽICA ZDRAVKO, DESINIĆ GORA 29, DESINIĆ</w:t>
            </w:r>
          </w:p>
        </w:tc>
        <w:tc>
          <w:tcPr>
            <w:tcW w:w="544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75</w:t>
            </w:r>
          </w:p>
        </w:tc>
        <w:tc>
          <w:tcPr>
            <w:tcW w:w="1272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40.626,08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1.421,91</w:t>
            </w:r>
          </w:p>
        </w:tc>
        <w:tc>
          <w:tcPr>
            <w:tcW w:w="1628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39.204,17</w:t>
            </w:r>
          </w:p>
        </w:tc>
      </w:tr>
      <w:tr w:rsidRPr="00DC6E48" w:rsidR="0048015A" w:rsidTr="0048015A">
        <w:trPr>
          <w:cantSplit/>
          <w:trHeight w:val="510"/>
        </w:trPr>
        <w:tc>
          <w:tcPr>
            <w:tcW w:w="640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76.</w:t>
            </w:r>
          </w:p>
        </w:tc>
        <w:tc>
          <w:tcPr>
            <w:tcW w:w="3220" w:type="dxa"/>
            <w:shd w:val="clear" w:color="auto" w:fill="auto"/>
            <w:hideMark/>
          </w:tcPr>
          <w:p w:rsidRPr="00DC6E48" w:rsidR="0048015A" w:rsidP="0048015A" w:rsidRDefault="0048015A">
            <w:pPr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HUSIĆ ŠEFIK, LEPUŠIĆI 34A, ZAGREB</w:t>
            </w:r>
          </w:p>
        </w:tc>
        <w:tc>
          <w:tcPr>
            <w:tcW w:w="544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76</w:t>
            </w:r>
          </w:p>
        </w:tc>
        <w:tc>
          <w:tcPr>
            <w:tcW w:w="1272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60.934,67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2.132,71</w:t>
            </w:r>
          </w:p>
        </w:tc>
        <w:tc>
          <w:tcPr>
            <w:tcW w:w="1628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58.801,96</w:t>
            </w:r>
          </w:p>
        </w:tc>
      </w:tr>
      <w:tr w:rsidRPr="00DC6E48" w:rsidR="0048015A" w:rsidTr="0048015A">
        <w:trPr>
          <w:cantSplit/>
          <w:trHeight w:val="510"/>
        </w:trPr>
        <w:tc>
          <w:tcPr>
            <w:tcW w:w="640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77.</w:t>
            </w:r>
          </w:p>
        </w:tc>
        <w:tc>
          <w:tcPr>
            <w:tcW w:w="3220" w:type="dxa"/>
            <w:shd w:val="clear" w:color="auto" w:fill="auto"/>
            <w:hideMark/>
          </w:tcPr>
          <w:p w:rsidRPr="00DC6E48" w:rsidR="0048015A" w:rsidP="0048015A" w:rsidRDefault="0048015A">
            <w:pPr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HUŠKO STJEPAN, MALA ERPENJA 173, KRAPINSKE TOPLICE</w:t>
            </w:r>
          </w:p>
        </w:tc>
        <w:tc>
          <w:tcPr>
            <w:tcW w:w="544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77</w:t>
            </w:r>
          </w:p>
        </w:tc>
        <w:tc>
          <w:tcPr>
            <w:tcW w:w="1272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59.333,81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2.076,68</w:t>
            </w:r>
          </w:p>
        </w:tc>
        <w:tc>
          <w:tcPr>
            <w:tcW w:w="1628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57.257,13</w:t>
            </w:r>
          </w:p>
        </w:tc>
      </w:tr>
      <w:tr w:rsidRPr="00DC6E48" w:rsidR="0048015A" w:rsidTr="0048015A">
        <w:trPr>
          <w:cantSplit/>
          <w:trHeight w:val="510"/>
        </w:trPr>
        <w:tc>
          <w:tcPr>
            <w:tcW w:w="640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78.</w:t>
            </w:r>
          </w:p>
        </w:tc>
        <w:tc>
          <w:tcPr>
            <w:tcW w:w="3220" w:type="dxa"/>
            <w:shd w:val="clear" w:color="auto" w:fill="auto"/>
            <w:hideMark/>
          </w:tcPr>
          <w:p w:rsidRPr="00DC6E48" w:rsidR="0048015A" w:rsidP="0048015A" w:rsidRDefault="0048015A">
            <w:pPr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IVANJKO DALIBOR, IVANIĆ DESINIČKI 6, DESINIĆ</w:t>
            </w:r>
          </w:p>
        </w:tc>
        <w:tc>
          <w:tcPr>
            <w:tcW w:w="544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78</w:t>
            </w:r>
          </w:p>
        </w:tc>
        <w:tc>
          <w:tcPr>
            <w:tcW w:w="1272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8.584,53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300,46</w:t>
            </w:r>
          </w:p>
        </w:tc>
        <w:tc>
          <w:tcPr>
            <w:tcW w:w="1628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8.284,07</w:t>
            </w:r>
          </w:p>
        </w:tc>
      </w:tr>
      <w:tr w:rsidRPr="00DC6E48" w:rsidR="0048015A" w:rsidTr="0048015A">
        <w:trPr>
          <w:cantSplit/>
          <w:trHeight w:val="765"/>
        </w:trPr>
        <w:tc>
          <w:tcPr>
            <w:tcW w:w="640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79.</w:t>
            </w:r>
          </w:p>
        </w:tc>
        <w:tc>
          <w:tcPr>
            <w:tcW w:w="3220" w:type="dxa"/>
            <w:shd w:val="clear" w:color="auto" w:fill="auto"/>
            <w:hideMark/>
          </w:tcPr>
          <w:p w:rsidRPr="00DC6E48" w:rsidR="0048015A" w:rsidP="0048015A" w:rsidRDefault="0048015A">
            <w:pPr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JANJUŠEVIĆ THEODORA, ANTUNA VAKANOVIĆA 7A, IVANJA REKA</w:t>
            </w:r>
          </w:p>
        </w:tc>
        <w:tc>
          <w:tcPr>
            <w:tcW w:w="544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79</w:t>
            </w:r>
          </w:p>
        </w:tc>
        <w:tc>
          <w:tcPr>
            <w:tcW w:w="1272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17.649,64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617,74</w:t>
            </w:r>
          </w:p>
        </w:tc>
        <w:tc>
          <w:tcPr>
            <w:tcW w:w="1628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17.031,90</w:t>
            </w:r>
          </w:p>
        </w:tc>
      </w:tr>
      <w:tr w:rsidRPr="00DC6E48" w:rsidR="0048015A" w:rsidTr="0048015A">
        <w:trPr>
          <w:cantSplit/>
          <w:trHeight w:val="510"/>
        </w:trPr>
        <w:tc>
          <w:tcPr>
            <w:tcW w:w="640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80.</w:t>
            </w:r>
          </w:p>
        </w:tc>
        <w:tc>
          <w:tcPr>
            <w:tcW w:w="3220" w:type="dxa"/>
            <w:shd w:val="clear" w:color="auto" w:fill="auto"/>
            <w:hideMark/>
          </w:tcPr>
          <w:p w:rsidRPr="00DC6E48" w:rsidR="0048015A" w:rsidP="0048015A" w:rsidRDefault="0048015A">
            <w:pPr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JURANIĆ ŽELJKO, MALA ERPENJA 146, KRAP.T.</w:t>
            </w:r>
          </w:p>
        </w:tc>
        <w:tc>
          <w:tcPr>
            <w:tcW w:w="544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80</w:t>
            </w:r>
          </w:p>
        </w:tc>
        <w:tc>
          <w:tcPr>
            <w:tcW w:w="1272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75.889,56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2.656,13</w:t>
            </w:r>
          </w:p>
        </w:tc>
        <w:tc>
          <w:tcPr>
            <w:tcW w:w="1628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73.233,43</w:t>
            </w:r>
          </w:p>
        </w:tc>
      </w:tr>
      <w:tr w:rsidRPr="00DC6E48" w:rsidR="0048015A" w:rsidTr="0048015A">
        <w:trPr>
          <w:cantSplit/>
          <w:trHeight w:val="510"/>
        </w:trPr>
        <w:tc>
          <w:tcPr>
            <w:tcW w:w="640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81.</w:t>
            </w:r>
          </w:p>
        </w:tc>
        <w:tc>
          <w:tcPr>
            <w:tcW w:w="3220" w:type="dxa"/>
            <w:shd w:val="clear" w:color="auto" w:fill="auto"/>
            <w:hideMark/>
          </w:tcPr>
          <w:p w:rsidRPr="00DC6E48" w:rsidR="0048015A" w:rsidP="0048015A" w:rsidRDefault="0048015A">
            <w:pPr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JURIČKI BOŽIDAR, JALŠOVEC GORNJI 14, DESINIĆ</w:t>
            </w:r>
          </w:p>
        </w:tc>
        <w:tc>
          <w:tcPr>
            <w:tcW w:w="544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81</w:t>
            </w:r>
          </w:p>
        </w:tc>
        <w:tc>
          <w:tcPr>
            <w:tcW w:w="1272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41.193,98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1.441,79</w:t>
            </w:r>
          </w:p>
        </w:tc>
        <w:tc>
          <w:tcPr>
            <w:tcW w:w="1628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39.752,19</w:t>
            </w:r>
          </w:p>
        </w:tc>
      </w:tr>
      <w:tr w:rsidRPr="00DC6E48" w:rsidR="0048015A" w:rsidTr="0048015A">
        <w:trPr>
          <w:cantSplit/>
          <w:trHeight w:val="510"/>
        </w:trPr>
        <w:tc>
          <w:tcPr>
            <w:tcW w:w="640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82.</w:t>
            </w:r>
          </w:p>
        </w:tc>
        <w:tc>
          <w:tcPr>
            <w:tcW w:w="3220" w:type="dxa"/>
            <w:shd w:val="clear" w:color="auto" w:fill="auto"/>
            <w:hideMark/>
          </w:tcPr>
          <w:p w:rsidRPr="00DC6E48" w:rsidR="0048015A" w:rsidP="0048015A" w:rsidRDefault="0048015A">
            <w:pPr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KALANJ NIKOLA, TRG ANTUNA CVETKOVIĆA 24, NOVO ČIČE</w:t>
            </w:r>
          </w:p>
        </w:tc>
        <w:tc>
          <w:tcPr>
            <w:tcW w:w="544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82</w:t>
            </w:r>
          </w:p>
        </w:tc>
        <w:tc>
          <w:tcPr>
            <w:tcW w:w="1272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30.331,98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1.061,62</w:t>
            </w:r>
          </w:p>
        </w:tc>
        <w:tc>
          <w:tcPr>
            <w:tcW w:w="1628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29.270,36</w:t>
            </w:r>
          </w:p>
        </w:tc>
      </w:tr>
      <w:tr w:rsidRPr="00DC6E48" w:rsidR="0048015A" w:rsidTr="0048015A">
        <w:trPr>
          <w:cantSplit/>
          <w:trHeight w:val="510"/>
        </w:trPr>
        <w:tc>
          <w:tcPr>
            <w:tcW w:w="640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83.</w:t>
            </w:r>
          </w:p>
        </w:tc>
        <w:tc>
          <w:tcPr>
            <w:tcW w:w="3220" w:type="dxa"/>
            <w:shd w:val="clear" w:color="auto" w:fill="auto"/>
            <w:hideMark/>
          </w:tcPr>
          <w:p w:rsidRPr="00DC6E48" w:rsidR="0048015A" w:rsidP="0048015A" w:rsidRDefault="0048015A">
            <w:pPr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KLARIĆ KREŠIMIR, TRNOVEC DESINIČKI 32/3, DESINIĆ</w:t>
            </w:r>
          </w:p>
        </w:tc>
        <w:tc>
          <w:tcPr>
            <w:tcW w:w="544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83</w:t>
            </w:r>
          </w:p>
        </w:tc>
        <w:tc>
          <w:tcPr>
            <w:tcW w:w="1272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52.252,08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1.828,82</w:t>
            </w:r>
          </w:p>
        </w:tc>
        <w:tc>
          <w:tcPr>
            <w:tcW w:w="1628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50.423,26</w:t>
            </w:r>
          </w:p>
        </w:tc>
      </w:tr>
      <w:tr w:rsidRPr="00DC6E48" w:rsidR="0048015A" w:rsidTr="0048015A">
        <w:trPr>
          <w:cantSplit/>
          <w:trHeight w:val="510"/>
        </w:trPr>
        <w:tc>
          <w:tcPr>
            <w:tcW w:w="640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84.</w:t>
            </w:r>
          </w:p>
        </w:tc>
        <w:tc>
          <w:tcPr>
            <w:tcW w:w="3220" w:type="dxa"/>
            <w:shd w:val="clear" w:color="auto" w:fill="auto"/>
            <w:hideMark/>
          </w:tcPr>
          <w:p w:rsidRPr="00DC6E48" w:rsidR="0048015A" w:rsidP="0048015A" w:rsidRDefault="0048015A">
            <w:pPr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KOLAREC SLAVKO, GOSTENJE 14, DESINIĆ</w:t>
            </w:r>
          </w:p>
        </w:tc>
        <w:tc>
          <w:tcPr>
            <w:tcW w:w="544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84</w:t>
            </w:r>
          </w:p>
        </w:tc>
        <w:tc>
          <w:tcPr>
            <w:tcW w:w="1272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54.204,08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1.897,14</w:t>
            </w:r>
          </w:p>
        </w:tc>
        <w:tc>
          <w:tcPr>
            <w:tcW w:w="1628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52.306,94</w:t>
            </w:r>
          </w:p>
        </w:tc>
      </w:tr>
      <w:tr w:rsidRPr="00DC6E48" w:rsidR="0048015A" w:rsidTr="0048015A">
        <w:trPr>
          <w:cantSplit/>
          <w:trHeight w:val="510"/>
        </w:trPr>
        <w:tc>
          <w:tcPr>
            <w:tcW w:w="640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85.</w:t>
            </w:r>
          </w:p>
        </w:tc>
        <w:tc>
          <w:tcPr>
            <w:tcW w:w="3220" w:type="dxa"/>
            <w:shd w:val="clear" w:color="auto" w:fill="auto"/>
            <w:hideMark/>
          </w:tcPr>
          <w:p w:rsidRPr="00DC6E48" w:rsidR="0048015A" w:rsidP="0048015A" w:rsidRDefault="0048015A">
            <w:pPr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KRALJ JOSIP, GABER 17, DESINIĆ</w:t>
            </w:r>
          </w:p>
        </w:tc>
        <w:tc>
          <w:tcPr>
            <w:tcW w:w="544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85</w:t>
            </w:r>
          </w:p>
        </w:tc>
        <w:tc>
          <w:tcPr>
            <w:tcW w:w="1272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60.568,14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2.119,88</w:t>
            </w:r>
          </w:p>
        </w:tc>
        <w:tc>
          <w:tcPr>
            <w:tcW w:w="1628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58.448,26</w:t>
            </w:r>
          </w:p>
        </w:tc>
      </w:tr>
      <w:tr w:rsidRPr="00DC6E48" w:rsidR="0048015A" w:rsidTr="0048015A">
        <w:trPr>
          <w:cantSplit/>
          <w:trHeight w:val="510"/>
        </w:trPr>
        <w:tc>
          <w:tcPr>
            <w:tcW w:w="640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86.</w:t>
            </w:r>
          </w:p>
        </w:tc>
        <w:tc>
          <w:tcPr>
            <w:tcW w:w="3220" w:type="dxa"/>
            <w:shd w:val="clear" w:color="auto" w:fill="auto"/>
            <w:hideMark/>
          </w:tcPr>
          <w:p w:rsidRPr="00DC6E48" w:rsidR="0048015A" w:rsidP="0048015A" w:rsidRDefault="0048015A">
            <w:pPr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KRIZMANIĆ IVAN, LENIŠĆE 19, TUHELJ</w:t>
            </w:r>
          </w:p>
        </w:tc>
        <w:tc>
          <w:tcPr>
            <w:tcW w:w="544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87</w:t>
            </w:r>
          </w:p>
        </w:tc>
        <w:tc>
          <w:tcPr>
            <w:tcW w:w="1272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64.994,01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2.274,79</w:t>
            </w:r>
          </w:p>
        </w:tc>
        <w:tc>
          <w:tcPr>
            <w:tcW w:w="1628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62.719,22</w:t>
            </w:r>
          </w:p>
        </w:tc>
      </w:tr>
      <w:tr w:rsidRPr="00DC6E48" w:rsidR="0048015A" w:rsidTr="0048015A">
        <w:trPr>
          <w:cantSplit/>
          <w:trHeight w:val="510"/>
        </w:trPr>
        <w:tc>
          <w:tcPr>
            <w:tcW w:w="640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87.</w:t>
            </w:r>
          </w:p>
        </w:tc>
        <w:tc>
          <w:tcPr>
            <w:tcW w:w="3220" w:type="dxa"/>
            <w:shd w:val="clear" w:color="auto" w:fill="auto"/>
            <w:hideMark/>
          </w:tcPr>
          <w:p w:rsidRPr="00DC6E48" w:rsidR="0048015A" w:rsidP="0048015A" w:rsidRDefault="0048015A">
            <w:pPr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KRIZMANIĆ IVAN, MARINCI 66/1, PREGRADA</w:t>
            </w:r>
          </w:p>
        </w:tc>
        <w:tc>
          <w:tcPr>
            <w:tcW w:w="544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88</w:t>
            </w:r>
          </w:p>
        </w:tc>
        <w:tc>
          <w:tcPr>
            <w:tcW w:w="1272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27.633,63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967,18</w:t>
            </w:r>
          </w:p>
        </w:tc>
        <w:tc>
          <w:tcPr>
            <w:tcW w:w="1628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26.666,45</w:t>
            </w:r>
          </w:p>
        </w:tc>
      </w:tr>
      <w:tr w:rsidRPr="00DC6E48" w:rsidR="0048015A" w:rsidTr="0048015A">
        <w:trPr>
          <w:cantSplit/>
          <w:trHeight w:val="510"/>
        </w:trPr>
        <w:tc>
          <w:tcPr>
            <w:tcW w:w="640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88.</w:t>
            </w:r>
          </w:p>
        </w:tc>
        <w:tc>
          <w:tcPr>
            <w:tcW w:w="3220" w:type="dxa"/>
            <w:shd w:val="clear" w:color="auto" w:fill="auto"/>
            <w:hideMark/>
          </w:tcPr>
          <w:p w:rsidRPr="00DC6E48" w:rsidR="0048015A" w:rsidP="0048015A" w:rsidRDefault="0048015A">
            <w:pPr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KRIZMANIĆ MARIJAN, LENIŠĆE 9A, TUHELJ</w:t>
            </w:r>
          </w:p>
        </w:tc>
        <w:tc>
          <w:tcPr>
            <w:tcW w:w="544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89</w:t>
            </w:r>
          </w:p>
        </w:tc>
        <w:tc>
          <w:tcPr>
            <w:tcW w:w="1272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59.580,65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2.085,32</w:t>
            </w:r>
          </w:p>
        </w:tc>
        <w:tc>
          <w:tcPr>
            <w:tcW w:w="1628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57.495,33</w:t>
            </w:r>
          </w:p>
        </w:tc>
      </w:tr>
      <w:tr w:rsidRPr="00DC6E48" w:rsidR="0048015A" w:rsidTr="0048015A">
        <w:trPr>
          <w:cantSplit/>
          <w:trHeight w:val="510"/>
        </w:trPr>
        <w:tc>
          <w:tcPr>
            <w:tcW w:w="640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89.</w:t>
            </w:r>
          </w:p>
        </w:tc>
        <w:tc>
          <w:tcPr>
            <w:tcW w:w="3220" w:type="dxa"/>
            <w:shd w:val="clear" w:color="auto" w:fill="auto"/>
            <w:hideMark/>
          </w:tcPr>
          <w:p w:rsidRPr="00DC6E48" w:rsidR="0048015A" w:rsidP="0048015A" w:rsidRDefault="0048015A">
            <w:pPr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KRIZMANIĆ MILJENKO, MARINCI 66, PREGRADA</w:t>
            </w:r>
          </w:p>
        </w:tc>
        <w:tc>
          <w:tcPr>
            <w:tcW w:w="544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90</w:t>
            </w:r>
          </w:p>
        </w:tc>
        <w:tc>
          <w:tcPr>
            <w:tcW w:w="1272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28.866,74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1.010,34</w:t>
            </w:r>
          </w:p>
        </w:tc>
        <w:tc>
          <w:tcPr>
            <w:tcW w:w="1628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27.856,40</w:t>
            </w:r>
          </w:p>
        </w:tc>
      </w:tr>
      <w:tr w:rsidRPr="00DC6E48" w:rsidR="0048015A" w:rsidTr="0048015A">
        <w:trPr>
          <w:cantSplit/>
          <w:trHeight w:val="510"/>
        </w:trPr>
        <w:tc>
          <w:tcPr>
            <w:tcW w:w="640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90.</w:t>
            </w:r>
          </w:p>
        </w:tc>
        <w:tc>
          <w:tcPr>
            <w:tcW w:w="3220" w:type="dxa"/>
            <w:shd w:val="clear" w:color="auto" w:fill="auto"/>
            <w:hideMark/>
          </w:tcPr>
          <w:p w:rsidRPr="00DC6E48" w:rsidR="0048015A" w:rsidP="0048015A" w:rsidRDefault="0048015A">
            <w:pPr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LAZIĆ VITOMIR, I.B.MAŽURANIĆ 12, ZAGREB</w:t>
            </w:r>
          </w:p>
        </w:tc>
        <w:tc>
          <w:tcPr>
            <w:tcW w:w="544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91</w:t>
            </w:r>
          </w:p>
        </w:tc>
        <w:tc>
          <w:tcPr>
            <w:tcW w:w="1272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53.086,30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1.858,02</w:t>
            </w:r>
          </w:p>
        </w:tc>
        <w:tc>
          <w:tcPr>
            <w:tcW w:w="1628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51.228,28</w:t>
            </w:r>
          </w:p>
        </w:tc>
      </w:tr>
      <w:tr w:rsidRPr="00DC6E48" w:rsidR="0048015A" w:rsidTr="0048015A">
        <w:trPr>
          <w:cantSplit/>
          <w:trHeight w:val="510"/>
        </w:trPr>
        <w:tc>
          <w:tcPr>
            <w:tcW w:w="640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91.</w:t>
            </w:r>
          </w:p>
        </w:tc>
        <w:tc>
          <w:tcPr>
            <w:tcW w:w="3220" w:type="dxa"/>
            <w:shd w:val="clear" w:color="auto" w:fill="auto"/>
            <w:hideMark/>
          </w:tcPr>
          <w:p w:rsidRPr="00DC6E48" w:rsidR="0048015A" w:rsidP="0048015A" w:rsidRDefault="0048015A">
            <w:pPr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LEPEJ ŽELJKO, PROSENIK 110, TUHELJ</w:t>
            </w:r>
          </w:p>
        </w:tc>
        <w:tc>
          <w:tcPr>
            <w:tcW w:w="544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92</w:t>
            </w:r>
          </w:p>
        </w:tc>
        <w:tc>
          <w:tcPr>
            <w:tcW w:w="1272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67.442,84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2.360,50</w:t>
            </w:r>
          </w:p>
        </w:tc>
        <w:tc>
          <w:tcPr>
            <w:tcW w:w="1628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65.082,34</w:t>
            </w:r>
          </w:p>
        </w:tc>
      </w:tr>
      <w:tr w:rsidRPr="00DC6E48" w:rsidR="0048015A" w:rsidTr="0048015A">
        <w:trPr>
          <w:cantSplit/>
          <w:trHeight w:val="510"/>
        </w:trPr>
        <w:tc>
          <w:tcPr>
            <w:tcW w:w="640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92.</w:t>
            </w:r>
          </w:p>
        </w:tc>
        <w:tc>
          <w:tcPr>
            <w:tcW w:w="3220" w:type="dxa"/>
            <w:shd w:val="clear" w:color="auto" w:fill="auto"/>
            <w:hideMark/>
          </w:tcPr>
          <w:p w:rsidRPr="00DC6E48" w:rsidR="0048015A" w:rsidP="0048015A" w:rsidRDefault="0048015A">
            <w:pPr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LESKOVAR IVAN, J.J.STROSSMAYERA 20, ZABOK</w:t>
            </w:r>
          </w:p>
        </w:tc>
        <w:tc>
          <w:tcPr>
            <w:tcW w:w="544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93</w:t>
            </w:r>
          </w:p>
        </w:tc>
        <w:tc>
          <w:tcPr>
            <w:tcW w:w="1272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18.958,54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663,55</w:t>
            </w:r>
          </w:p>
        </w:tc>
        <w:tc>
          <w:tcPr>
            <w:tcW w:w="1628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18.294,99</w:t>
            </w:r>
          </w:p>
        </w:tc>
      </w:tr>
      <w:tr w:rsidRPr="00DC6E48" w:rsidR="0048015A" w:rsidTr="0048015A">
        <w:trPr>
          <w:cantSplit/>
          <w:trHeight w:val="510"/>
        </w:trPr>
        <w:tc>
          <w:tcPr>
            <w:tcW w:w="640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93.</w:t>
            </w:r>
          </w:p>
        </w:tc>
        <w:tc>
          <w:tcPr>
            <w:tcW w:w="3220" w:type="dxa"/>
            <w:shd w:val="clear" w:color="auto" w:fill="auto"/>
            <w:hideMark/>
          </w:tcPr>
          <w:p w:rsidRPr="00DC6E48" w:rsidR="0048015A" w:rsidP="0048015A" w:rsidRDefault="0048015A">
            <w:pPr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LJUBIĆ IVICA, VELIKA HORVATSKA 74, DESINIĆ</w:t>
            </w:r>
          </w:p>
        </w:tc>
        <w:tc>
          <w:tcPr>
            <w:tcW w:w="544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94</w:t>
            </w:r>
          </w:p>
        </w:tc>
        <w:tc>
          <w:tcPr>
            <w:tcW w:w="1272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30.858,22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1.080,04</w:t>
            </w:r>
          </w:p>
        </w:tc>
        <w:tc>
          <w:tcPr>
            <w:tcW w:w="1628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29.778,18</w:t>
            </w:r>
          </w:p>
        </w:tc>
      </w:tr>
      <w:tr w:rsidRPr="00DC6E48" w:rsidR="0048015A" w:rsidTr="0048015A">
        <w:trPr>
          <w:cantSplit/>
          <w:trHeight w:val="510"/>
        </w:trPr>
        <w:tc>
          <w:tcPr>
            <w:tcW w:w="640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94.</w:t>
            </w:r>
          </w:p>
        </w:tc>
        <w:tc>
          <w:tcPr>
            <w:tcW w:w="3220" w:type="dxa"/>
            <w:shd w:val="clear" w:color="auto" w:fill="auto"/>
            <w:hideMark/>
          </w:tcPr>
          <w:p w:rsidRPr="00DC6E48" w:rsidR="0048015A" w:rsidP="0048015A" w:rsidRDefault="0048015A">
            <w:pPr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MARIJANOVIĆ MATO, BREZOVIČKA CESTA 20, ZAGREB</w:t>
            </w:r>
          </w:p>
        </w:tc>
        <w:tc>
          <w:tcPr>
            <w:tcW w:w="544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95</w:t>
            </w:r>
          </w:p>
        </w:tc>
        <w:tc>
          <w:tcPr>
            <w:tcW w:w="1272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60.947,15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2.133,15</w:t>
            </w:r>
          </w:p>
        </w:tc>
        <w:tc>
          <w:tcPr>
            <w:tcW w:w="1628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58.814,00</w:t>
            </w:r>
          </w:p>
        </w:tc>
      </w:tr>
      <w:tr w:rsidRPr="00DC6E48" w:rsidR="0048015A" w:rsidTr="0048015A">
        <w:trPr>
          <w:cantSplit/>
          <w:trHeight w:val="510"/>
        </w:trPr>
        <w:tc>
          <w:tcPr>
            <w:tcW w:w="640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95.</w:t>
            </w:r>
          </w:p>
        </w:tc>
        <w:tc>
          <w:tcPr>
            <w:tcW w:w="3220" w:type="dxa"/>
            <w:shd w:val="clear" w:color="auto" w:fill="auto"/>
            <w:hideMark/>
          </w:tcPr>
          <w:p w:rsidRPr="00DC6E48" w:rsidR="0048015A" w:rsidP="0048015A" w:rsidRDefault="0048015A">
            <w:pPr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MATOVINA JOSIP, ŠTEFANIĆEVA 4, ZAGREB</w:t>
            </w:r>
          </w:p>
        </w:tc>
        <w:tc>
          <w:tcPr>
            <w:tcW w:w="544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96</w:t>
            </w:r>
          </w:p>
        </w:tc>
        <w:tc>
          <w:tcPr>
            <w:tcW w:w="1272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66.728,97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2.335,51</w:t>
            </w:r>
          </w:p>
        </w:tc>
        <w:tc>
          <w:tcPr>
            <w:tcW w:w="1628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64.393,46</w:t>
            </w:r>
          </w:p>
        </w:tc>
      </w:tr>
      <w:tr w:rsidRPr="00DC6E48" w:rsidR="0048015A" w:rsidTr="0048015A">
        <w:trPr>
          <w:cantSplit/>
          <w:trHeight w:val="510"/>
        </w:trPr>
        <w:tc>
          <w:tcPr>
            <w:tcW w:w="640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96.</w:t>
            </w:r>
          </w:p>
        </w:tc>
        <w:tc>
          <w:tcPr>
            <w:tcW w:w="3220" w:type="dxa"/>
            <w:shd w:val="clear" w:color="auto" w:fill="auto"/>
            <w:hideMark/>
          </w:tcPr>
          <w:p w:rsidRPr="00DC6E48" w:rsidR="0048015A" w:rsidP="0048015A" w:rsidRDefault="0048015A">
            <w:pPr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MIHELJA IVAN, MALA ERPENJA 168, KRAP.TO</w:t>
            </w:r>
          </w:p>
        </w:tc>
        <w:tc>
          <w:tcPr>
            <w:tcW w:w="544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97</w:t>
            </w:r>
          </w:p>
        </w:tc>
        <w:tc>
          <w:tcPr>
            <w:tcW w:w="1272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56.875,73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1.990,65</w:t>
            </w:r>
          </w:p>
        </w:tc>
        <w:tc>
          <w:tcPr>
            <w:tcW w:w="1628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54.885,08</w:t>
            </w:r>
          </w:p>
        </w:tc>
      </w:tr>
      <w:tr w:rsidRPr="00DC6E48" w:rsidR="0048015A" w:rsidTr="0048015A">
        <w:trPr>
          <w:cantSplit/>
          <w:trHeight w:val="510"/>
        </w:trPr>
        <w:tc>
          <w:tcPr>
            <w:tcW w:w="640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97.</w:t>
            </w:r>
          </w:p>
        </w:tc>
        <w:tc>
          <w:tcPr>
            <w:tcW w:w="3220" w:type="dxa"/>
            <w:shd w:val="clear" w:color="auto" w:fill="auto"/>
            <w:hideMark/>
          </w:tcPr>
          <w:p w:rsidRPr="00DC6E48" w:rsidR="0048015A" w:rsidP="0048015A" w:rsidRDefault="0048015A">
            <w:pPr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NOVAK ANTUN, KLOKOVEC 163, KRAP.TOPLIC</w:t>
            </w:r>
          </w:p>
        </w:tc>
        <w:tc>
          <w:tcPr>
            <w:tcW w:w="544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98</w:t>
            </w:r>
          </w:p>
        </w:tc>
        <w:tc>
          <w:tcPr>
            <w:tcW w:w="1272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54.066,17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1.892,32</w:t>
            </w:r>
          </w:p>
        </w:tc>
        <w:tc>
          <w:tcPr>
            <w:tcW w:w="1628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52.173,85</w:t>
            </w:r>
          </w:p>
        </w:tc>
      </w:tr>
      <w:tr w:rsidRPr="00DC6E48" w:rsidR="0048015A" w:rsidTr="0048015A">
        <w:trPr>
          <w:cantSplit/>
          <w:trHeight w:val="510"/>
        </w:trPr>
        <w:tc>
          <w:tcPr>
            <w:tcW w:w="640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98.</w:t>
            </w:r>
          </w:p>
        </w:tc>
        <w:tc>
          <w:tcPr>
            <w:tcW w:w="3220" w:type="dxa"/>
            <w:shd w:val="clear" w:color="auto" w:fill="auto"/>
            <w:hideMark/>
          </w:tcPr>
          <w:p w:rsidRPr="00DC6E48" w:rsidR="0048015A" w:rsidP="0048015A" w:rsidRDefault="0048015A">
            <w:pPr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OSREČKI JOSIP, PAVLOVEC PREGRADSKI 3/2, PREGRADA</w:t>
            </w:r>
          </w:p>
        </w:tc>
        <w:tc>
          <w:tcPr>
            <w:tcW w:w="544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99</w:t>
            </w:r>
          </w:p>
        </w:tc>
        <w:tc>
          <w:tcPr>
            <w:tcW w:w="1272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41.164,06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1.440,74</w:t>
            </w:r>
          </w:p>
        </w:tc>
        <w:tc>
          <w:tcPr>
            <w:tcW w:w="1628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39.723,32</w:t>
            </w:r>
          </w:p>
        </w:tc>
      </w:tr>
      <w:tr w:rsidRPr="00DC6E48" w:rsidR="0048015A" w:rsidTr="0048015A">
        <w:trPr>
          <w:cantSplit/>
          <w:trHeight w:val="510"/>
        </w:trPr>
        <w:tc>
          <w:tcPr>
            <w:tcW w:w="640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99.</w:t>
            </w:r>
          </w:p>
        </w:tc>
        <w:tc>
          <w:tcPr>
            <w:tcW w:w="3220" w:type="dxa"/>
            <w:shd w:val="clear" w:color="auto" w:fill="auto"/>
            <w:hideMark/>
          </w:tcPr>
          <w:p w:rsidRPr="00DC6E48" w:rsidR="0048015A" w:rsidP="0048015A" w:rsidRDefault="0048015A">
            <w:pPr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PEJIĆ ANTO, DEMERJE 99C, ZAGREB</w:t>
            </w:r>
          </w:p>
        </w:tc>
        <w:tc>
          <w:tcPr>
            <w:tcW w:w="544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100</w:t>
            </w:r>
          </w:p>
        </w:tc>
        <w:tc>
          <w:tcPr>
            <w:tcW w:w="1272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51.661,84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1.808,16</w:t>
            </w:r>
          </w:p>
        </w:tc>
        <w:tc>
          <w:tcPr>
            <w:tcW w:w="1628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49.853,68</w:t>
            </w:r>
          </w:p>
        </w:tc>
      </w:tr>
      <w:tr w:rsidRPr="00DC6E48" w:rsidR="0048015A" w:rsidTr="0048015A">
        <w:trPr>
          <w:cantSplit/>
          <w:trHeight w:val="510"/>
        </w:trPr>
        <w:tc>
          <w:tcPr>
            <w:tcW w:w="640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100.</w:t>
            </w:r>
          </w:p>
        </w:tc>
        <w:tc>
          <w:tcPr>
            <w:tcW w:w="3220" w:type="dxa"/>
            <w:shd w:val="clear" w:color="auto" w:fill="auto"/>
            <w:hideMark/>
          </w:tcPr>
          <w:p w:rsidRPr="00DC6E48" w:rsidR="0048015A" w:rsidP="0048015A" w:rsidRDefault="0048015A">
            <w:pPr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PERETIĆ IVAN, TRNOVEC 15/1, DESINIĆ</w:t>
            </w:r>
          </w:p>
        </w:tc>
        <w:tc>
          <w:tcPr>
            <w:tcW w:w="544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101</w:t>
            </w:r>
          </w:p>
        </w:tc>
        <w:tc>
          <w:tcPr>
            <w:tcW w:w="1272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73.014,34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2.555,50</w:t>
            </w:r>
          </w:p>
        </w:tc>
        <w:tc>
          <w:tcPr>
            <w:tcW w:w="1628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70.458,84</w:t>
            </w:r>
          </w:p>
        </w:tc>
      </w:tr>
      <w:tr w:rsidRPr="00DC6E48" w:rsidR="0048015A" w:rsidTr="0048015A">
        <w:trPr>
          <w:cantSplit/>
          <w:trHeight w:val="510"/>
        </w:trPr>
        <w:tc>
          <w:tcPr>
            <w:tcW w:w="640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101.</w:t>
            </w:r>
          </w:p>
        </w:tc>
        <w:tc>
          <w:tcPr>
            <w:tcW w:w="3220" w:type="dxa"/>
            <w:shd w:val="clear" w:color="auto" w:fill="auto"/>
            <w:hideMark/>
          </w:tcPr>
          <w:p w:rsidRPr="00DC6E48" w:rsidR="0048015A" w:rsidP="0048015A" w:rsidRDefault="0048015A">
            <w:pPr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PETRAČ ŽELJKO, MALA ERPENJA 176, KRAPINSKE TOPLICE</w:t>
            </w:r>
          </w:p>
        </w:tc>
        <w:tc>
          <w:tcPr>
            <w:tcW w:w="544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102</w:t>
            </w:r>
          </w:p>
        </w:tc>
        <w:tc>
          <w:tcPr>
            <w:tcW w:w="1272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36.975,12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1.294,13</w:t>
            </w:r>
          </w:p>
        </w:tc>
        <w:tc>
          <w:tcPr>
            <w:tcW w:w="1628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35.680,99</w:t>
            </w:r>
          </w:p>
        </w:tc>
      </w:tr>
      <w:tr w:rsidRPr="00DC6E48" w:rsidR="0048015A" w:rsidTr="0048015A">
        <w:trPr>
          <w:cantSplit/>
          <w:trHeight w:val="510"/>
        </w:trPr>
        <w:tc>
          <w:tcPr>
            <w:tcW w:w="640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102.</w:t>
            </w:r>
          </w:p>
        </w:tc>
        <w:tc>
          <w:tcPr>
            <w:tcW w:w="3220" w:type="dxa"/>
            <w:shd w:val="clear" w:color="auto" w:fill="auto"/>
            <w:hideMark/>
          </w:tcPr>
          <w:p w:rsidRPr="00DC6E48" w:rsidR="0048015A" w:rsidP="0048015A" w:rsidRDefault="0048015A">
            <w:pPr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PETRIČEVIĆ ANTUN, DUBRAVA 256H, ZAGREB</w:t>
            </w:r>
          </w:p>
        </w:tc>
        <w:tc>
          <w:tcPr>
            <w:tcW w:w="544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103</w:t>
            </w:r>
          </w:p>
        </w:tc>
        <w:tc>
          <w:tcPr>
            <w:tcW w:w="1272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46.242,75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1.618,50</w:t>
            </w:r>
          </w:p>
        </w:tc>
        <w:tc>
          <w:tcPr>
            <w:tcW w:w="1628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44.624,25</w:t>
            </w:r>
          </w:p>
        </w:tc>
      </w:tr>
      <w:tr w:rsidRPr="00DC6E48" w:rsidR="0048015A" w:rsidTr="0048015A">
        <w:trPr>
          <w:cantSplit/>
          <w:trHeight w:val="510"/>
        </w:trPr>
        <w:tc>
          <w:tcPr>
            <w:tcW w:w="640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103.</w:t>
            </w:r>
          </w:p>
        </w:tc>
        <w:tc>
          <w:tcPr>
            <w:tcW w:w="3220" w:type="dxa"/>
            <w:shd w:val="clear" w:color="auto" w:fill="auto"/>
            <w:hideMark/>
          </w:tcPr>
          <w:p w:rsidRPr="00DC6E48" w:rsidR="0048015A" w:rsidP="0048015A" w:rsidRDefault="0048015A">
            <w:pPr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PETROVIĆ BOŽIDAR, DONJI JALŠOVEC 45, DESINIĆ</w:t>
            </w:r>
          </w:p>
        </w:tc>
        <w:tc>
          <w:tcPr>
            <w:tcW w:w="544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104</w:t>
            </w:r>
          </w:p>
        </w:tc>
        <w:tc>
          <w:tcPr>
            <w:tcW w:w="1272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39.681,61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1.388,86</w:t>
            </w:r>
          </w:p>
        </w:tc>
        <w:tc>
          <w:tcPr>
            <w:tcW w:w="1628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38.292,75</w:t>
            </w:r>
          </w:p>
        </w:tc>
      </w:tr>
      <w:tr w:rsidRPr="00DC6E48" w:rsidR="0048015A" w:rsidTr="0048015A">
        <w:trPr>
          <w:cantSplit/>
          <w:trHeight w:val="510"/>
        </w:trPr>
        <w:tc>
          <w:tcPr>
            <w:tcW w:w="640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104.</w:t>
            </w:r>
          </w:p>
        </w:tc>
        <w:tc>
          <w:tcPr>
            <w:tcW w:w="3220" w:type="dxa"/>
            <w:shd w:val="clear" w:color="auto" w:fill="auto"/>
            <w:hideMark/>
          </w:tcPr>
          <w:p w:rsidRPr="00DC6E48" w:rsidR="0048015A" w:rsidP="0048015A" w:rsidRDefault="0048015A">
            <w:pPr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PETROVIĆ JOSIP, DONJI ZBILJ 85 A, DESINIĆ</w:t>
            </w:r>
          </w:p>
        </w:tc>
        <w:tc>
          <w:tcPr>
            <w:tcW w:w="544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105</w:t>
            </w:r>
          </w:p>
        </w:tc>
        <w:tc>
          <w:tcPr>
            <w:tcW w:w="1272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53.229,35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1.863,03</w:t>
            </w:r>
          </w:p>
        </w:tc>
        <w:tc>
          <w:tcPr>
            <w:tcW w:w="1628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51.366,32</w:t>
            </w:r>
          </w:p>
        </w:tc>
      </w:tr>
      <w:tr w:rsidRPr="00DC6E48" w:rsidR="0048015A" w:rsidTr="0048015A">
        <w:trPr>
          <w:cantSplit/>
          <w:trHeight w:val="510"/>
        </w:trPr>
        <w:tc>
          <w:tcPr>
            <w:tcW w:w="640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105.</w:t>
            </w:r>
          </w:p>
        </w:tc>
        <w:tc>
          <w:tcPr>
            <w:tcW w:w="3220" w:type="dxa"/>
            <w:shd w:val="clear" w:color="auto" w:fill="auto"/>
            <w:hideMark/>
          </w:tcPr>
          <w:p w:rsidRPr="00DC6E48" w:rsidR="0048015A" w:rsidP="0048015A" w:rsidRDefault="0048015A">
            <w:pPr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PLEČKO DAMIR, MRZLO POLJE 85, VELIKO TRGOVIŠĆE</w:t>
            </w:r>
          </w:p>
        </w:tc>
        <w:tc>
          <w:tcPr>
            <w:tcW w:w="544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106</w:t>
            </w:r>
          </w:p>
        </w:tc>
        <w:tc>
          <w:tcPr>
            <w:tcW w:w="1272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72.498,63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2.537,45</w:t>
            </w:r>
          </w:p>
        </w:tc>
        <w:tc>
          <w:tcPr>
            <w:tcW w:w="1628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69.961,18</w:t>
            </w:r>
          </w:p>
        </w:tc>
      </w:tr>
      <w:tr w:rsidRPr="00DC6E48" w:rsidR="0048015A" w:rsidTr="0048015A">
        <w:trPr>
          <w:cantSplit/>
          <w:trHeight w:val="510"/>
        </w:trPr>
        <w:tc>
          <w:tcPr>
            <w:tcW w:w="640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106.</w:t>
            </w:r>
          </w:p>
        </w:tc>
        <w:tc>
          <w:tcPr>
            <w:tcW w:w="3220" w:type="dxa"/>
            <w:shd w:val="clear" w:color="auto" w:fill="auto"/>
            <w:hideMark/>
          </w:tcPr>
          <w:p w:rsidRPr="00DC6E48" w:rsidR="0048015A" w:rsidP="0048015A" w:rsidRDefault="0048015A">
            <w:pPr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PLEVNIK VIŠNJA, MALA ERPENJA 179, KRAPINSKE TOPLICE</w:t>
            </w:r>
          </w:p>
        </w:tc>
        <w:tc>
          <w:tcPr>
            <w:tcW w:w="544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107</w:t>
            </w:r>
          </w:p>
        </w:tc>
        <w:tc>
          <w:tcPr>
            <w:tcW w:w="1272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72.260,63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2.529,12</w:t>
            </w:r>
          </w:p>
        </w:tc>
        <w:tc>
          <w:tcPr>
            <w:tcW w:w="1628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69.731,51</w:t>
            </w:r>
          </w:p>
        </w:tc>
      </w:tr>
      <w:tr w:rsidRPr="00DC6E48" w:rsidR="0048015A" w:rsidTr="0048015A">
        <w:trPr>
          <w:cantSplit/>
          <w:trHeight w:val="510"/>
        </w:trPr>
        <w:tc>
          <w:tcPr>
            <w:tcW w:w="640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107.</w:t>
            </w:r>
          </w:p>
        </w:tc>
        <w:tc>
          <w:tcPr>
            <w:tcW w:w="3220" w:type="dxa"/>
            <w:shd w:val="clear" w:color="auto" w:fill="auto"/>
            <w:hideMark/>
          </w:tcPr>
          <w:p w:rsidRPr="00DC6E48" w:rsidR="0048015A" w:rsidP="0048015A" w:rsidRDefault="0048015A">
            <w:pPr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PODOLŠAK MARIO, ČRET 51, KRAPINSKE TOPLICE</w:t>
            </w:r>
          </w:p>
        </w:tc>
        <w:tc>
          <w:tcPr>
            <w:tcW w:w="544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108</w:t>
            </w:r>
          </w:p>
        </w:tc>
        <w:tc>
          <w:tcPr>
            <w:tcW w:w="1272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12.416,22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434,57</w:t>
            </w:r>
          </w:p>
        </w:tc>
        <w:tc>
          <w:tcPr>
            <w:tcW w:w="1628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11.981,65</w:t>
            </w:r>
          </w:p>
        </w:tc>
      </w:tr>
      <w:tr w:rsidRPr="00DC6E48" w:rsidR="0048015A" w:rsidTr="0048015A">
        <w:trPr>
          <w:cantSplit/>
          <w:trHeight w:val="510"/>
        </w:trPr>
        <w:tc>
          <w:tcPr>
            <w:tcW w:w="640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108.</w:t>
            </w:r>
          </w:p>
        </w:tc>
        <w:tc>
          <w:tcPr>
            <w:tcW w:w="3220" w:type="dxa"/>
            <w:shd w:val="clear" w:color="auto" w:fill="auto"/>
            <w:hideMark/>
          </w:tcPr>
          <w:p w:rsidRPr="00DC6E48" w:rsidR="0048015A" w:rsidP="0048015A" w:rsidRDefault="0048015A">
            <w:pPr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POLJANEC KRISTIJAN, TUHELJ 52, TUHELJ</w:t>
            </w:r>
          </w:p>
        </w:tc>
        <w:tc>
          <w:tcPr>
            <w:tcW w:w="544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109</w:t>
            </w:r>
          </w:p>
        </w:tc>
        <w:tc>
          <w:tcPr>
            <w:tcW w:w="1272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40.022,71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1.400,79</w:t>
            </w:r>
          </w:p>
        </w:tc>
        <w:tc>
          <w:tcPr>
            <w:tcW w:w="1628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38.621,92</w:t>
            </w:r>
          </w:p>
        </w:tc>
      </w:tr>
      <w:tr w:rsidRPr="00DC6E48" w:rsidR="0048015A" w:rsidTr="0048015A">
        <w:trPr>
          <w:cantSplit/>
          <w:trHeight w:val="510"/>
        </w:trPr>
        <w:tc>
          <w:tcPr>
            <w:tcW w:w="640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109.</w:t>
            </w:r>
          </w:p>
        </w:tc>
        <w:tc>
          <w:tcPr>
            <w:tcW w:w="3220" w:type="dxa"/>
            <w:shd w:val="clear" w:color="auto" w:fill="auto"/>
            <w:hideMark/>
          </w:tcPr>
          <w:p w:rsidRPr="00DC6E48" w:rsidR="0048015A" w:rsidP="0048015A" w:rsidRDefault="0048015A">
            <w:pPr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PRAVDIĆ DUBRAVKO, RAVNICE DESINIČKE 85, DESINIĆ</w:t>
            </w:r>
          </w:p>
        </w:tc>
        <w:tc>
          <w:tcPr>
            <w:tcW w:w="544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110</w:t>
            </w:r>
          </w:p>
        </w:tc>
        <w:tc>
          <w:tcPr>
            <w:tcW w:w="1272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46.519,26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1.628,17</w:t>
            </w:r>
          </w:p>
        </w:tc>
        <w:tc>
          <w:tcPr>
            <w:tcW w:w="1628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44.891,09</w:t>
            </w:r>
          </w:p>
        </w:tc>
      </w:tr>
      <w:tr w:rsidRPr="00DC6E48" w:rsidR="0048015A" w:rsidTr="0048015A">
        <w:trPr>
          <w:cantSplit/>
          <w:trHeight w:val="510"/>
        </w:trPr>
        <w:tc>
          <w:tcPr>
            <w:tcW w:w="640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110.</w:t>
            </w:r>
          </w:p>
        </w:tc>
        <w:tc>
          <w:tcPr>
            <w:tcW w:w="3220" w:type="dxa"/>
            <w:shd w:val="clear" w:color="auto" w:fill="auto"/>
            <w:hideMark/>
          </w:tcPr>
          <w:p w:rsidRPr="00DC6E48" w:rsidR="0048015A" w:rsidP="0048015A" w:rsidRDefault="0048015A">
            <w:pPr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REGVAR VJEKOSLAV, GABER 15, DESINIĆ</w:t>
            </w:r>
          </w:p>
        </w:tc>
        <w:tc>
          <w:tcPr>
            <w:tcW w:w="544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111</w:t>
            </w:r>
          </w:p>
        </w:tc>
        <w:tc>
          <w:tcPr>
            <w:tcW w:w="1272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43.011,97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1.505,42</w:t>
            </w:r>
          </w:p>
        </w:tc>
        <w:tc>
          <w:tcPr>
            <w:tcW w:w="1628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41.506,55</w:t>
            </w:r>
          </w:p>
        </w:tc>
      </w:tr>
      <w:tr w:rsidRPr="00DC6E48" w:rsidR="0048015A" w:rsidTr="0048015A">
        <w:trPr>
          <w:cantSplit/>
          <w:trHeight w:val="510"/>
        </w:trPr>
        <w:tc>
          <w:tcPr>
            <w:tcW w:w="640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111.</w:t>
            </w:r>
          </w:p>
        </w:tc>
        <w:tc>
          <w:tcPr>
            <w:tcW w:w="3220" w:type="dxa"/>
            <w:shd w:val="clear" w:color="auto" w:fill="auto"/>
            <w:hideMark/>
          </w:tcPr>
          <w:p w:rsidRPr="00DC6E48" w:rsidR="0048015A" w:rsidP="0048015A" w:rsidRDefault="0048015A">
            <w:pPr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RUPČIĆ ZORAN, PRILAZ I. VISINA 7, ZAGREB</w:t>
            </w:r>
          </w:p>
        </w:tc>
        <w:tc>
          <w:tcPr>
            <w:tcW w:w="544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112</w:t>
            </w:r>
          </w:p>
        </w:tc>
        <w:tc>
          <w:tcPr>
            <w:tcW w:w="1272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44.689,73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1.564,14</w:t>
            </w:r>
          </w:p>
        </w:tc>
        <w:tc>
          <w:tcPr>
            <w:tcW w:w="1628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43.125,59</w:t>
            </w:r>
          </w:p>
        </w:tc>
      </w:tr>
      <w:tr w:rsidRPr="00DC6E48" w:rsidR="0048015A" w:rsidTr="0048015A">
        <w:trPr>
          <w:cantSplit/>
          <w:trHeight w:val="510"/>
        </w:trPr>
        <w:tc>
          <w:tcPr>
            <w:tcW w:w="640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112.</w:t>
            </w:r>
          </w:p>
        </w:tc>
        <w:tc>
          <w:tcPr>
            <w:tcW w:w="3220" w:type="dxa"/>
            <w:shd w:val="clear" w:color="auto" w:fill="auto"/>
            <w:hideMark/>
          </w:tcPr>
          <w:p w:rsidRPr="00DC6E48" w:rsidR="0048015A" w:rsidP="0048015A" w:rsidRDefault="0048015A">
            <w:pPr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SOLENIČKI DRAGO, BISTRANSKA 277, GORNJA BISTRA</w:t>
            </w:r>
          </w:p>
        </w:tc>
        <w:tc>
          <w:tcPr>
            <w:tcW w:w="544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113</w:t>
            </w:r>
          </w:p>
        </w:tc>
        <w:tc>
          <w:tcPr>
            <w:tcW w:w="1272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58.434,56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2.045,21</w:t>
            </w:r>
          </w:p>
        </w:tc>
        <w:tc>
          <w:tcPr>
            <w:tcW w:w="1628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56.389,35</w:t>
            </w:r>
          </w:p>
        </w:tc>
      </w:tr>
      <w:tr w:rsidRPr="00DC6E48" w:rsidR="0048015A" w:rsidTr="0048015A">
        <w:trPr>
          <w:cantSplit/>
          <w:trHeight w:val="510"/>
        </w:trPr>
        <w:tc>
          <w:tcPr>
            <w:tcW w:w="640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113.</w:t>
            </w:r>
          </w:p>
        </w:tc>
        <w:tc>
          <w:tcPr>
            <w:tcW w:w="3220" w:type="dxa"/>
            <w:shd w:val="clear" w:color="auto" w:fill="auto"/>
            <w:hideMark/>
          </w:tcPr>
          <w:p w:rsidRPr="00DC6E48" w:rsidR="0048015A" w:rsidP="0048015A" w:rsidRDefault="0048015A">
            <w:pPr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SRKETIĆ MARTA, PUŠKARIĆEVA 92, ZAGREB</w:t>
            </w:r>
          </w:p>
        </w:tc>
        <w:tc>
          <w:tcPr>
            <w:tcW w:w="544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114</w:t>
            </w:r>
          </w:p>
        </w:tc>
        <w:tc>
          <w:tcPr>
            <w:tcW w:w="1272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241,42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8,45</w:t>
            </w:r>
          </w:p>
        </w:tc>
        <w:tc>
          <w:tcPr>
            <w:tcW w:w="1628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232,97</w:t>
            </w:r>
          </w:p>
        </w:tc>
      </w:tr>
      <w:tr w:rsidRPr="00DC6E48" w:rsidR="0048015A" w:rsidTr="0048015A">
        <w:trPr>
          <w:cantSplit/>
          <w:trHeight w:val="510"/>
        </w:trPr>
        <w:tc>
          <w:tcPr>
            <w:tcW w:w="640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114.</w:t>
            </w:r>
          </w:p>
        </w:tc>
        <w:tc>
          <w:tcPr>
            <w:tcW w:w="3220" w:type="dxa"/>
            <w:shd w:val="clear" w:color="auto" w:fill="auto"/>
            <w:hideMark/>
          </w:tcPr>
          <w:p w:rsidRPr="00DC6E48" w:rsidR="0048015A" w:rsidP="0048015A" w:rsidRDefault="0048015A">
            <w:pPr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STRIŽAK MARIO, CRNČIĆEVA 18, ZAGREB</w:t>
            </w:r>
          </w:p>
        </w:tc>
        <w:tc>
          <w:tcPr>
            <w:tcW w:w="544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115</w:t>
            </w:r>
          </w:p>
        </w:tc>
        <w:tc>
          <w:tcPr>
            <w:tcW w:w="1272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11.050,61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386,77</w:t>
            </w:r>
          </w:p>
        </w:tc>
        <w:tc>
          <w:tcPr>
            <w:tcW w:w="1628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10.663,84</w:t>
            </w:r>
          </w:p>
        </w:tc>
      </w:tr>
      <w:tr w:rsidRPr="00DC6E48" w:rsidR="0048015A" w:rsidTr="0048015A">
        <w:trPr>
          <w:cantSplit/>
          <w:trHeight w:val="510"/>
        </w:trPr>
        <w:tc>
          <w:tcPr>
            <w:tcW w:w="640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115.</w:t>
            </w:r>
          </w:p>
        </w:tc>
        <w:tc>
          <w:tcPr>
            <w:tcW w:w="3220" w:type="dxa"/>
            <w:shd w:val="clear" w:color="auto" w:fill="auto"/>
            <w:hideMark/>
          </w:tcPr>
          <w:p w:rsidRPr="00DC6E48" w:rsidR="0048015A" w:rsidP="0048015A" w:rsidRDefault="0048015A">
            <w:pPr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ŠEFČEK DRAGUTIN, UL.M.J.ZAGORKE 16, OROSLAVJE</w:t>
            </w:r>
          </w:p>
        </w:tc>
        <w:tc>
          <w:tcPr>
            <w:tcW w:w="544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116</w:t>
            </w:r>
          </w:p>
        </w:tc>
        <w:tc>
          <w:tcPr>
            <w:tcW w:w="1272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64.650,44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2.262,77</w:t>
            </w:r>
          </w:p>
        </w:tc>
        <w:tc>
          <w:tcPr>
            <w:tcW w:w="1628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62.387,67</w:t>
            </w:r>
          </w:p>
        </w:tc>
      </w:tr>
      <w:tr w:rsidRPr="00DC6E48" w:rsidR="0048015A" w:rsidTr="0048015A">
        <w:trPr>
          <w:cantSplit/>
          <w:trHeight w:val="510"/>
        </w:trPr>
        <w:tc>
          <w:tcPr>
            <w:tcW w:w="640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116.</w:t>
            </w:r>
          </w:p>
        </w:tc>
        <w:tc>
          <w:tcPr>
            <w:tcW w:w="3220" w:type="dxa"/>
            <w:shd w:val="clear" w:color="auto" w:fill="auto"/>
            <w:hideMark/>
          </w:tcPr>
          <w:p w:rsidRPr="00DC6E48" w:rsidR="0048015A" w:rsidP="0048015A" w:rsidRDefault="0048015A">
            <w:pPr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ŠOŠTAR BOŠKO, TRSTENO 61, TUHELJ</w:t>
            </w:r>
          </w:p>
        </w:tc>
        <w:tc>
          <w:tcPr>
            <w:tcW w:w="544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117</w:t>
            </w:r>
          </w:p>
        </w:tc>
        <w:tc>
          <w:tcPr>
            <w:tcW w:w="1272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8.211,73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287,41</w:t>
            </w:r>
          </w:p>
        </w:tc>
        <w:tc>
          <w:tcPr>
            <w:tcW w:w="1628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7.924,32</w:t>
            </w:r>
          </w:p>
        </w:tc>
      </w:tr>
      <w:tr w:rsidRPr="00DC6E48" w:rsidR="0048015A" w:rsidTr="0048015A">
        <w:trPr>
          <w:cantSplit/>
          <w:trHeight w:val="510"/>
        </w:trPr>
        <w:tc>
          <w:tcPr>
            <w:tcW w:w="640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117.</w:t>
            </w:r>
          </w:p>
        </w:tc>
        <w:tc>
          <w:tcPr>
            <w:tcW w:w="3220" w:type="dxa"/>
            <w:shd w:val="clear" w:color="auto" w:fill="auto"/>
            <w:hideMark/>
          </w:tcPr>
          <w:p w:rsidRPr="00DC6E48" w:rsidR="0048015A" w:rsidP="0048015A" w:rsidRDefault="0048015A">
            <w:pPr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ŠOŠTAR DAVOR, TRSTENO 62, TUHELJ</w:t>
            </w:r>
          </w:p>
        </w:tc>
        <w:tc>
          <w:tcPr>
            <w:tcW w:w="544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118</w:t>
            </w:r>
          </w:p>
        </w:tc>
        <w:tc>
          <w:tcPr>
            <w:tcW w:w="1272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62.131,53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2.174,60</w:t>
            </w:r>
          </w:p>
        </w:tc>
        <w:tc>
          <w:tcPr>
            <w:tcW w:w="1628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59.956,93</w:t>
            </w:r>
          </w:p>
        </w:tc>
      </w:tr>
      <w:tr w:rsidRPr="00DC6E48" w:rsidR="0048015A" w:rsidTr="0048015A">
        <w:trPr>
          <w:cantSplit/>
          <w:trHeight w:val="510"/>
        </w:trPr>
        <w:tc>
          <w:tcPr>
            <w:tcW w:w="640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118.</w:t>
            </w:r>
          </w:p>
        </w:tc>
        <w:tc>
          <w:tcPr>
            <w:tcW w:w="3220" w:type="dxa"/>
            <w:shd w:val="clear" w:color="auto" w:fill="auto"/>
            <w:hideMark/>
          </w:tcPr>
          <w:p w:rsidRPr="00DC6E48" w:rsidR="0048015A" w:rsidP="0048015A" w:rsidRDefault="0048015A">
            <w:pPr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ŠOŠTAR IVAN, TRSTENO 61, TUHELJ</w:t>
            </w:r>
          </w:p>
        </w:tc>
        <w:tc>
          <w:tcPr>
            <w:tcW w:w="544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119</w:t>
            </w:r>
          </w:p>
        </w:tc>
        <w:tc>
          <w:tcPr>
            <w:tcW w:w="1272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46.017,50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1.610,61</w:t>
            </w:r>
          </w:p>
        </w:tc>
        <w:tc>
          <w:tcPr>
            <w:tcW w:w="1628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44.406,89</w:t>
            </w:r>
          </w:p>
        </w:tc>
      </w:tr>
      <w:tr w:rsidRPr="00DC6E48" w:rsidR="0048015A" w:rsidTr="0048015A">
        <w:trPr>
          <w:cantSplit/>
          <w:trHeight w:val="510"/>
        </w:trPr>
        <w:tc>
          <w:tcPr>
            <w:tcW w:w="640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119.</w:t>
            </w:r>
          </w:p>
        </w:tc>
        <w:tc>
          <w:tcPr>
            <w:tcW w:w="3220" w:type="dxa"/>
            <w:shd w:val="clear" w:color="auto" w:fill="auto"/>
            <w:hideMark/>
          </w:tcPr>
          <w:p w:rsidRPr="00DC6E48" w:rsidR="0048015A" w:rsidP="0048015A" w:rsidRDefault="0048015A">
            <w:pPr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ŠTIMAC BORIS, KSAVERSKA CESTA 13, ZAGREB</w:t>
            </w:r>
          </w:p>
        </w:tc>
        <w:tc>
          <w:tcPr>
            <w:tcW w:w="544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120</w:t>
            </w:r>
          </w:p>
        </w:tc>
        <w:tc>
          <w:tcPr>
            <w:tcW w:w="1272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69.141,38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2.419,95</w:t>
            </w:r>
          </w:p>
        </w:tc>
        <w:tc>
          <w:tcPr>
            <w:tcW w:w="1628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66.721,43</w:t>
            </w:r>
          </w:p>
        </w:tc>
      </w:tr>
      <w:tr w:rsidRPr="00DC6E48" w:rsidR="0048015A" w:rsidTr="0048015A">
        <w:trPr>
          <w:cantSplit/>
          <w:trHeight w:val="510"/>
        </w:trPr>
        <w:tc>
          <w:tcPr>
            <w:tcW w:w="640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120.</w:t>
            </w:r>
          </w:p>
        </w:tc>
        <w:tc>
          <w:tcPr>
            <w:tcW w:w="3220" w:type="dxa"/>
            <w:shd w:val="clear" w:color="auto" w:fill="auto"/>
            <w:hideMark/>
          </w:tcPr>
          <w:p w:rsidRPr="00DC6E48" w:rsidR="0048015A" w:rsidP="0048015A" w:rsidRDefault="0048015A">
            <w:pPr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TKALČIĆ ŽELJKO, ČREŠNJEVEC 23, TUHELJ</w:t>
            </w:r>
          </w:p>
        </w:tc>
        <w:tc>
          <w:tcPr>
            <w:tcW w:w="544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121</w:t>
            </w:r>
          </w:p>
        </w:tc>
        <w:tc>
          <w:tcPr>
            <w:tcW w:w="1272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49.805,26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1.743,18</w:t>
            </w:r>
          </w:p>
        </w:tc>
        <w:tc>
          <w:tcPr>
            <w:tcW w:w="1628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48.062,08</w:t>
            </w:r>
          </w:p>
        </w:tc>
      </w:tr>
      <w:tr w:rsidRPr="00DC6E48" w:rsidR="0048015A" w:rsidTr="0048015A">
        <w:trPr>
          <w:cantSplit/>
          <w:trHeight w:val="510"/>
        </w:trPr>
        <w:tc>
          <w:tcPr>
            <w:tcW w:w="640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121.</w:t>
            </w:r>
          </w:p>
        </w:tc>
        <w:tc>
          <w:tcPr>
            <w:tcW w:w="3220" w:type="dxa"/>
            <w:shd w:val="clear" w:color="auto" w:fill="auto"/>
            <w:hideMark/>
          </w:tcPr>
          <w:p w:rsidRPr="00DC6E48" w:rsidR="0048015A" w:rsidP="0048015A" w:rsidRDefault="0048015A">
            <w:pPr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TKALEC DRAGUTIN, DRVINJE 34, ZAGREB</w:t>
            </w:r>
          </w:p>
        </w:tc>
        <w:tc>
          <w:tcPr>
            <w:tcW w:w="544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122</w:t>
            </w:r>
          </w:p>
        </w:tc>
        <w:tc>
          <w:tcPr>
            <w:tcW w:w="1272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33.657,18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1.178,00</w:t>
            </w:r>
          </w:p>
        </w:tc>
        <w:tc>
          <w:tcPr>
            <w:tcW w:w="1628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32.479,18</w:t>
            </w:r>
          </w:p>
        </w:tc>
      </w:tr>
      <w:tr w:rsidRPr="00DC6E48" w:rsidR="0048015A" w:rsidTr="0048015A">
        <w:trPr>
          <w:cantSplit/>
          <w:trHeight w:val="510"/>
        </w:trPr>
        <w:tc>
          <w:tcPr>
            <w:tcW w:w="640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122.</w:t>
            </w:r>
          </w:p>
        </w:tc>
        <w:tc>
          <w:tcPr>
            <w:tcW w:w="3220" w:type="dxa"/>
            <w:shd w:val="clear" w:color="auto" w:fill="auto"/>
            <w:hideMark/>
          </w:tcPr>
          <w:p w:rsidRPr="00DC6E48" w:rsidR="0048015A" w:rsidP="0048015A" w:rsidRDefault="0048015A">
            <w:pPr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TKALEC FRANJO, DR,LUJE NALETILIĆA 15L, ZAGREB</w:t>
            </w:r>
          </w:p>
        </w:tc>
        <w:tc>
          <w:tcPr>
            <w:tcW w:w="544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123</w:t>
            </w:r>
          </w:p>
        </w:tc>
        <w:tc>
          <w:tcPr>
            <w:tcW w:w="1272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42.021,46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1.470,75</w:t>
            </w:r>
          </w:p>
        </w:tc>
        <w:tc>
          <w:tcPr>
            <w:tcW w:w="1628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40.550,71</w:t>
            </w:r>
          </w:p>
        </w:tc>
      </w:tr>
      <w:tr w:rsidRPr="00DC6E48" w:rsidR="0048015A" w:rsidTr="0048015A">
        <w:trPr>
          <w:cantSplit/>
          <w:trHeight w:val="60"/>
        </w:trPr>
        <w:tc>
          <w:tcPr>
            <w:tcW w:w="640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123.</w:t>
            </w:r>
          </w:p>
        </w:tc>
        <w:tc>
          <w:tcPr>
            <w:tcW w:w="3220" w:type="dxa"/>
            <w:shd w:val="clear" w:color="auto" w:fill="auto"/>
            <w:hideMark/>
          </w:tcPr>
          <w:p w:rsidRPr="00DC6E48" w:rsidR="0048015A" w:rsidP="0048015A" w:rsidRDefault="0048015A">
            <w:pPr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TKALEC ŽELJKO, MALA ERPENJA 118, KRAPINSKE TOPLICE</w:t>
            </w:r>
          </w:p>
        </w:tc>
        <w:tc>
          <w:tcPr>
            <w:tcW w:w="544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124</w:t>
            </w:r>
          </w:p>
        </w:tc>
        <w:tc>
          <w:tcPr>
            <w:tcW w:w="1272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23.263,80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814,23</w:t>
            </w:r>
          </w:p>
        </w:tc>
        <w:tc>
          <w:tcPr>
            <w:tcW w:w="1628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22.449,57</w:t>
            </w:r>
          </w:p>
        </w:tc>
      </w:tr>
      <w:tr w:rsidRPr="00DC6E48" w:rsidR="0048015A" w:rsidTr="0048015A">
        <w:trPr>
          <w:cantSplit/>
          <w:trHeight w:val="510"/>
        </w:trPr>
        <w:tc>
          <w:tcPr>
            <w:tcW w:w="640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124.</w:t>
            </w:r>
          </w:p>
        </w:tc>
        <w:tc>
          <w:tcPr>
            <w:tcW w:w="3220" w:type="dxa"/>
            <w:shd w:val="clear" w:color="auto" w:fill="auto"/>
            <w:hideMark/>
          </w:tcPr>
          <w:p w:rsidRPr="00DC6E48" w:rsidR="0048015A" w:rsidP="0048015A" w:rsidRDefault="0048015A">
            <w:pPr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TRNJAR STJEPAN, GROFOVA ORŠIĆ 9B, G.STU</w:t>
            </w:r>
          </w:p>
        </w:tc>
        <w:tc>
          <w:tcPr>
            <w:tcW w:w="544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125</w:t>
            </w:r>
          </w:p>
        </w:tc>
        <w:tc>
          <w:tcPr>
            <w:tcW w:w="1272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54.233,87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1.898,19</w:t>
            </w:r>
          </w:p>
        </w:tc>
        <w:tc>
          <w:tcPr>
            <w:tcW w:w="1628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52.335,68</w:t>
            </w:r>
          </w:p>
        </w:tc>
      </w:tr>
      <w:tr w:rsidRPr="00DC6E48" w:rsidR="0048015A" w:rsidTr="0048015A">
        <w:trPr>
          <w:cantSplit/>
          <w:trHeight w:val="510"/>
        </w:trPr>
        <w:tc>
          <w:tcPr>
            <w:tcW w:w="640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125.</w:t>
            </w:r>
          </w:p>
        </w:tc>
        <w:tc>
          <w:tcPr>
            <w:tcW w:w="3220" w:type="dxa"/>
            <w:shd w:val="clear" w:color="auto" w:fill="auto"/>
            <w:hideMark/>
          </w:tcPr>
          <w:p w:rsidRPr="00DC6E48" w:rsidR="0048015A" w:rsidP="0048015A" w:rsidRDefault="0048015A">
            <w:pPr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VLATKOVIĆ BOŽIDAR, OTONA ŽUPANČIĆA 22, VELIKA GORICA</w:t>
            </w:r>
          </w:p>
        </w:tc>
        <w:tc>
          <w:tcPr>
            <w:tcW w:w="544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126</w:t>
            </w:r>
          </w:p>
        </w:tc>
        <w:tc>
          <w:tcPr>
            <w:tcW w:w="1272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9.052,49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316,84</w:t>
            </w:r>
          </w:p>
        </w:tc>
        <w:tc>
          <w:tcPr>
            <w:tcW w:w="1628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8.735,65</w:t>
            </w:r>
          </w:p>
        </w:tc>
      </w:tr>
      <w:tr w:rsidRPr="00DC6E48" w:rsidR="0048015A" w:rsidTr="0048015A">
        <w:trPr>
          <w:cantSplit/>
          <w:trHeight w:val="510"/>
        </w:trPr>
        <w:tc>
          <w:tcPr>
            <w:tcW w:w="640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126.</w:t>
            </w:r>
          </w:p>
        </w:tc>
        <w:tc>
          <w:tcPr>
            <w:tcW w:w="3220" w:type="dxa"/>
            <w:shd w:val="clear" w:color="auto" w:fill="auto"/>
            <w:hideMark/>
          </w:tcPr>
          <w:p w:rsidRPr="00DC6E48" w:rsidR="0048015A" w:rsidP="0048015A" w:rsidRDefault="0048015A">
            <w:pPr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VRENKO IVANA, LEA MULLERA 29, ZAGREB</w:t>
            </w:r>
          </w:p>
        </w:tc>
        <w:tc>
          <w:tcPr>
            <w:tcW w:w="544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127</w:t>
            </w:r>
          </w:p>
        </w:tc>
        <w:tc>
          <w:tcPr>
            <w:tcW w:w="1272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65.630,32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2.297,06</w:t>
            </w:r>
          </w:p>
        </w:tc>
        <w:tc>
          <w:tcPr>
            <w:tcW w:w="1628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63.333,26</w:t>
            </w:r>
          </w:p>
        </w:tc>
      </w:tr>
      <w:tr w:rsidRPr="00DC6E48" w:rsidR="0048015A" w:rsidTr="0048015A">
        <w:trPr>
          <w:cantSplit/>
          <w:trHeight w:val="510"/>
        </w:trPr>
        <w:tc>
          <w:tcPr>
            <w:tcW w:w="640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127.</w:t>
            </w:r>
          </w:p>
        </w:tc>
        <w:tc>
          <w:tcPr>
            <w:tcW w:w="3220" w:type="dxa"/>
            <w:shd w:val="clear" w:color="auto" w:fill="auto"/>
            <w:hideMark/>
          </w:tcPr>
          <w:p w:rsidRPr="00DC6E48" w:rsidR="0048015A" w:rsidP="0048015A" w:rsidRDefault="0048015A">
            <w:pPr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VUKELIĆ IVAN, DONJI KOSINJ 385, DONJI KOSINJ</w:t>
            </w:r>
          </w:p>
        </w:tc>
        <w:tc>
          <w:tcPr>
            <w:tcW w:w="544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128</w:t>
            </w:r>
          </w:p>
        </w:tc>
        <w:tc>
          <w:tcPr>
            <w:tcW w:w="1272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43.798,65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1.532,95</w:t>
            </w:r>
          </w:p>
        </w:tc>
        <w:tc>
          <w:tcPr>
            <w:tcW w:w="1628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42.265,70</w:t>
            </w:r>
          </w:p>
        </w:tc>
      </w:tr>
      <w:tr w:rsidRPr="00DC6E48" w:rsidR="0048015A" w:rsidTr="0048015A">
        <w:trPr>
          <w:cantSplit/>
          <w:trHeight w:val="510"/>
        </w:trPr>
        <w:tc>
          <w:tcPr>
            <w:tcW w:w="640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128.</w:t>
            </w:r>
          </w:p>
        </w:tc>
        <w:tc>
          <w:tcPr>
            <w:tcW w:w="3220" w:type="dxa"/>
            <w:shd w:val="clear" w:color="auto" w:fill="auto"/>
            <w:hideMark/>
          </w:tcPr>
          <w:p w:rsidRPr="00DC6E48" w:rsidR="0048015A" w:rsidP="0048015A" w:rsidRDefault="0048015A">
            <w:pPr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VUKMANIĆ MATIJA, TABORGRADSKA 2, DESINIĆ</w:t>
            </w:r>
          </w:p>
        </w:tc>
        <w:tc>
          <w:tcPr>
            <w:tcW w:w="544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129</w:t>
            </w:r>
          </w:p>
        </w:tc>
        <w:tc>
          <w:tcPr>
            <w:tcW w:w="1272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31.693,29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1.109,27</w:t>
            </w:r>
          </w:p>
        </w:tc>
        <w:tc>
          <w:tcPr>
            <w:tcW w:w="1628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30.584,02</w:t>
            </w:r>
          </w:p>
        </w:tc>
      </w:tr>
      <w:tr w:rsidRPr="00DC6E48" w:rsidR="0048015A" w:rsidTr="0048015A">
        <w:trPr>
          <w:cantSplit/>
          <w:trHeight w:val="510"/>
        </w:trPr>
        <w:tc>
          <w:tcPr>
            <w:tcW w:w="640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129.</w:t>
            </w:r>
          </w:p>
        </w:tc>
        <w:tc>
          <w:tcPr>
            <w:tcW w:w="3220" w:type="dxa"/>
            <w:shd w:val="clear" w:color="auto" w:fill="auto"/>
            <w:hideMark/>
          </w:tcPr>
          <w:p w:rsidRPr="00DC6E48" w:rsidR="0048015A" w:rsidP="0048015A" w:rsidRDefault="0048015A">
            <w:pPr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ZOBEC STJEPAN, PROSENIK 107, TUHELJ</w:t>
            </w:r>
          </w:p>
        </w:tc>
        <w:tc>
          <w:tcPr>
            <w:tcW w:w="544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130</w:t>
            </w:r>
          </w:p>
        </w:tc>
        <w:tc>
          <w:tcPr>
            <w:tcW w:w="1272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27.979,63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979,29</w:t>
            </w:r>
          </w:p>
        </w:tc>
        <w:tc>
          <w:tcPr>
            <w:tcW w:w="1628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27.000,34</w:t>
            </w:r>
          </w:p>
        </w:tc>
      </w:tr>
      <w:tr w:rsidRPr="00DC6E48" w:rsidR="0048015A" w:rsidTr="0048015A">
        <w:trPr>
          <w:cantSplit/>
          <w:trHeight w:val="847"/>
        </w:trPr>
        <w:tc>
          <w:tcPr>
            <w:tcW w:w="640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130.</w:t>
            </w:r>
          </w:p>
        </w:tc>
        <w:tc>
          <w:tcPr>
            <w:tcW w:w="3220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BROZ TOMICA</w:t>
            </w:r>
          </w:p>
          <w:p w:rsidRPr="00DC6E48" w:rsidR="0048015A" w:rsidP="0048015A" w:rsidRDefault="0048015A">
            <w:pPr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KUMROVEC, KLADNIK 48</w:t>
            </w:r>
          </w:p>
          <w:p w:rsidRPr="00DC6E48" w:rsidR="0048015A" w:rsidP="0048015A" w:rsidRDefault="0048015A">
            <w:pPr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zastupan po Odvjetniku Ninoslav Pintarić</w:t>
            </w:r>
          </w:p>
          <w:p w:rsidRPr="00DC6E48" w:rsidR="0048015A" w:rsidP="0048015A" w:rsidRDefault="0048015A">
            <w:pPr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iz Zagreba, Jukićeva 36</w:t>
            </w:r>
          </w:p>
        </w:tc>
        <w:tc>
          <w:tcPr>
            <w:tcW w:w="544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139</w:t>
            </w:r>
          </w:p>
        </w:tc>
        <w:tc>
          <w:tcPr>
            <w:tcW w:w="1272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74.267,95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2.599,38</w:t>
            </w:r>
          </w:p>
        </w:tc>
        <w:tc>
          <w:tcPr>
            <w:tcW w:w="1628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71.668,57</w:t>
            </w:r>
          </w:p>
        </w:tc>
      </w:tr>
      <w:tr w:rsidRPr="00DC6E48" w:rsidR="0048015A" w:rsidTr="0048015A">
        <w:trPr>
          <w:cantSplit/>
          <w:trHeight w:val="1536"/>
        </w:trPr>
        <w:tc>
          <w:tcPr>
            <w:tcW w:w="640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131.</w:t>
            </w:r>
          </w:p>
        </w:tc>
        <w:tc>
          <w:tcPr>
            <w:tcW w:w="3220" w:type="dxa"/>
            <w:shd w:val="clear" w:color="auto" w:fill="auto"/>
            <w:hideMark/>
          </w:tcPr>
          <w:p w:rsidRPr="00DC6E48" w:rsidR="0048015A" w:rsidP="0048015A" w:rsidRDefault="0048015A">
            <w:pPr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KRAMARIĆ MLADEN</w:t>
            </w:r>
          </w:p>
          <w:p w:rsidRPr="00DC6E48" w:rsidR="0048015A" w:rsidP="0048015A" w:rsidRDefault="0048015A">
            <w:pPr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VELIKA HORVATSKA, VELIKA HORVATSKA 93</w:t>
            </w:r>
          </w:p>
          <w:p w:rsidRPr="00DC6E48" w:rsidR="0048015A" w:rsidP="0048015A" w:rsidRDefault="0048015A">
            <w:pPr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OIB: 79013039457</w:t>
            </w:r>
          </w:p>
          <w:p w:rsidRPr="00DC6E48" w:rsidR="0048015A" w:rsidP="0048015A" w:rsidRDefault="0048015A">
            <w:pPr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zastupan po OU Boris Grgurić i Hrvoje Bićanić</w:t>
            </w:r>
          </w:p>
          <w:p w:rsidRPr="00DC6E48" w:rsidR="0048015A" w:rsidP="0048015A" w:rsidRDefault="0048015A">
            <w:pPr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iz Ogulina, Josipa bana Jelačića 8</w:t>
            </w:r>
          </w:p>
        </w:tc>
        <w:tc>
          <w:tcPr>
            <w:tcW w:w="544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173</w:t>
            </w:r>
          </w:p>
        </w:tc>
        <w:tc>
          <w:tcPr>
            <w:tcW w:w="1272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173.284,12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6.064,94</w:t>
            </w:r>
          </w:p>
        </w:tc>
        <w:tc>
          <w:tcPr>
            <w:tcW w:w="1628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167.219,18</w:t>
            </w:r>
          </w:p>
        </w:tc>
      </w:tr>
      <w:tr w:rsidRPr="00DC6E48" w:rsidR="0048015A" w:rsidTr="0048015A">
        <w:trPr>
          <w:cantSplit/>
          <w:trHeight w:val="615"/>
        </w:trPr>
        <w:tc>
          <w:tcPr>
            <w:tcW w:w="640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132</w:t>
            </w:r>
            <w:r w:rsidR="002B30E6">
              <w:rPr>
                <w:rFonts w:eastAsia="Times New Roman"/>
                <w:sz w:val="20"/>
                <w:szCs w:val="20"/>
              </w:rPr>
              <w:t>.</w:t>
            </w:r>
          </w:p>
        </w:tc>
        <w:tc>
          <w:tcPr>
            <w:tcW w:w="3220" w:type="dxa"/>
            <w:shd w:val="clear" w:color="auto" w:fill="auto"/>
            <w:hideMark/>
          </w:tcPr>
          <w:p w:rsidRPr="00DC6E48" w:rsidR="0048015A" w:rsidP="0048015A" w:rsidRDefault="0048015A">
            <w:pPr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JOSIP VUKMANIĆ</w:t>
            </w:r>
          </w:p>
          <w:p w:rsidRPr="00DC6E48" w:rsidR="0048015A" w:rsidP="0048015A" w:rsidRDefault="0048015A">
            <w:pPr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VELIKA HORVATSKA 52/2</w:t>
            </w:r>
          </w:p>
          <w:p w:rsidRPr="00DC6E48" w:rsidR="0048015A" w:rsidP="0048015A" w:rsidRDefault="0048015A">
            <w:pPr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DESINIĆ</w:t>
            </w:r>
          </w:p>
        </w:tc>
        <w:tc>
          <w:tcPr>
            <w:tcW w:w="544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197</w:t>
            </w:r>
          </w:p>
        </w:tc>
        <w:tc>
          <w:tcPr>
            <w:tcW w:w="1272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20.299,84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710,49</w:t>
            </w:r>
          </w:p>
        </w:tc>
        <w:tc>
          <w:tcPr>
            <w:tcW w:w="1628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19.589,35</w:t>
            </w:r>
          </w:p>
        </w:tc>
      </w:tr>
      <w:tr w:rsidRPr="00DC6E48" w:rsidR="0048015A" w:rsidTr="0048015A">
        <w:trPr>
          <w:cantSplit/>
          <w:trHeight w:val="625"/>
        </w:trPr>
        <w:tc>
          <w:tcPr>
            <w:tcW w:w="640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133</w:t>
            </w:r>
            <w:r w:rsidR="002B30E6">
              <w:rPr>
                <w:rFonts w:eastAsia="Times New Roman"/>
                <w:sz w:val="20"/>
                <w:szCs w:val="20"/>
              </w:rPr>
              <w:t>.</w:t>
            </w:r>
          </w:p>
        </w:tc>
        <w:tc>
          <w:tcPr>
            <w:tcW w:w="3220" w:type="dxa"/>
            <w:shd w:val="clear" w:color="auto" w:fill="auto"/>
            <w:hideMark/>
          </w:tcPr>
          <w:p w:rsidRPr="00DC6E48" w:rsidR="0048015A" w:rsidP="0048015A" w:rsidRDefault="0048015A">
            <w:pPr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MILOVOJ ZUBAK</w:t>
            </w:r>
          </w:p>
          <w:p w:rsidRPr="00DC6E48" w:rsidR="0048015A" w:rsidP="0048015A" w:rsidRDefault="0048015A">
            <w:pPr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DESINIĆ, ŠIMUNCI 20</w:t>
            </w:r>
          </w:p>
          <w:p w:rsidRPr="00DC6E48" w:rsidR="0048015A" w:rsidP="0048015A" w:rsidRDefault="0048015A">
            <w:pPr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zastupan po Bojani Tadić iz Zagreba</w:t>
            </w:r>
          </w:p>
          <w:p w:rsidRPr="00DC6E48" w:rsidR="0048015A" w:rsidP="0048015A" w:rsidRDefault="0048015A">
            <w:pPr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Britanski trg 12</w:t>
            </w:r>
          </w:p>
        </w:tc>
        <w:tc>
          <w:tcPr>
            <w:tcW w:w="544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198</w:t>
            </w:r>
          </w:p>
        </w:tc>
        <w:tc>
          <w:tcPr>
            <w:tcW w:w="1272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9.985,32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349,49</w:t>
            </w:r>
          </w:p>
        </w:tc>
        <w:tc>
          <w:tcPr>
            <w:tcW w:w="1628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9.635,83</w:t>
            </w:r>
          </w:p>
        </w:tc>
      </w:tr>
      <w:tr w:rsidRPr="00DC6E48" w:rsidR="0048015A" w:rsidTr="0048015A">
        <w:trPr>
          <w:cantSplit/>
          <w:trHeight w:val="695"/>
        </w:trPr>
        <w:tc>
          <w:tcPr>
            <w:tcW w:w="640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134</w:t>
            </w:r>
            <w:r w:rsidR="002B30E6">
              <w:rPr>
                <w:rFonts w:eastAsia="Times New Roman"/>
                <w:sz w:val="20"/>
                <w:szCs w:val="20"/>
              </w:rPr>
              <w:t>.</w:t>
            </w:r>
          </w:p>
        </w:tc>
        <w:tc>
          <w:tcPr>
            <w:tcW w:w="3220" w:type="dxa"/>
            <w:shd w:val="clear" w:color="auto" w:fill="auto"/>
            <w:hideMark/>
          </w:tcPr>
          <w:p w:rsidRPr="00DC6E48" w:rsidR="0048015A" w:rsidP="0048015A" w:rsidRDefault="0048015A">
            <w:pPr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IVAN SPORIĆ</w:t>
            </w:r>
          </w:p>
          <w:p w:rsidRPr="00DC6E48" w:rsidR="0048015A" w:rsidP="0048015A" w:rsidRDefault="0048015A">
            <w:pPr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TUHELJ, PROSENIK 21</w:t>
            </w:r>
          </w:p>
          <w:p w:rsidRPr="00DC6E48" w:rsidR="0048015A" w:rsidP="0048015A" w:rsidRDefault="0048015A">
            <w:pPr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zastupan po Bojani Tadić iz Zagreba</w:t>
            </w:r>
          </w:p>
          <w:p w:rsidRPr="00DC6E48" w:rsidR="0048015A" w:rsidP="0048015A" w:rsidRDefault="0048015A">
            <w:pPr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Britanski trg 12</w:t>
            </w:r>
          </w:p>
        </w:tc>
        <w:tc>
          <w:tcPr>
            <w:tcW w:w="544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199</w:t>
            </w:r>
          </w:p>
        </w:tc>
        <w:tc>
          <w:tcPr>
            <w:tcW w:w="1272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9.798,14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342,93</w:t>
            </w:r>
          </w:p>
        </w:tc>
        <w:tc>
          <w:tcPr>
            <w:tcW w:w="1628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9.455,21</w:t>
            </w:r>
          </w:p>
        </w:tc>
      </w:tr>
      <w:tr w:rsidRPr="00DC6E48" w:rsidR="0048015A" w:rsidTr="0048015A">
        <w:trPr>
          <w:cantSplit/>
          <w:trHeight w:val="765"/>
        </w:trPr>
        <w:tc>
          <w:tcPr>
            <w:tcW w:w="640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135</w:t>
            </w:r>
            <w:r w:rsidR="002B30E6">
              <w:rPr>
                <w:rFonts w:eastAsia="Times New Roman"/>
                <w:sz w:val="20"/>
                <w:szCs w:val="20"/>
              </w:rPr>
              <w:t>.</w:t>
            </w:r>
          </w:p>
        </w:tc>
        <w:tc>
          <w:tcPr>
            <w:tcW w:w="3220" w:type="dxa"/>
            <w:shd w:val="clear" w:color="auto" w:fill="auto"/>
            <w:hideMark/>
          </w:tcPr>
          <w:p w:rsidRPr="00DC6E48" w:rsidR="0048015A" w:rsidP="0048015A" w:rsidRDefault="0048015A">
            <w:pPr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AGENCIJA ZA ZAŠTITU POTRAŽIVANJA RADNIKA U SLUČAJU STEČAJA POSLODAVCA</w:t>
            </w:r>
          </w:p>
        </w:tc>
        <w:tc>
          <w:tcPr>
            <w:tcW w:w="544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72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859.407,66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30.079,27</w:t>
            </w:r>
          </w:p>
        </w:tc>
        <w:tc>
          <w:tcPr>
            <w:tcW w:w="1628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6E48">
              <w:rPr>
                <w:rFonts w:eastAsia="Times New Roman"/>
                <w:sz w:val="20"/>
                <w:szCs w:val="20"/>
              </w:rPr>
              <w:t>829.328,39</w:t>
            </w:r>
          </w:p>
        </w:tc>
      </w:tr>
      <w:tr w:rsidRPr="00DC6E48" w:rsidR="0048015A" w:rsidTr="0048015A">
        <w:trPr>
          <w:cantSplit/>
          <w:trHeight w:val="255"/>
        </w:trPr>
        <w:tc>
          <w:tcPr>
            <w:tcW w:w="4404" w:type="dxa"/>
            <w:gridSpan w:val="3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DC6E48">
              <w:rPr>
                <w:rFonts w:eastAsia="Times New Roman"/>
                <w:b/>
                <w:bCs/>
                <w:sz w:val="20"/>
                <w:szCs w:val="20"/>
              </w:rPr>
              <w:t>U K U P N O :</w:t>
            </w:r>
          </w:p>
        </w:tc>
        <w:tc>
          <w:tcPr>
            <w:tcW w:w="1272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b/>
                <w:bCs/>
                <w:sz w:val="20"/>
                <w:szCs w:val="20"/>
              </w:rPr>
            </w:pPr>
            <w:r w:rsidRPr="00DC6E48">
              <w:rPr>
                <w:rFonts w:eastAsia="Times New Roman"/>
                <w:b/>
                <w:bCs/>
                <w:sz w:val="20"/>
                <w:szCs w:val="20"/>
              </w:rPr>
              <w:t>7.649.484,31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b/>
                <w:bCs/>
                <w:sz w:val="20"/>
                <w:szCs w:val="20"/>
              </w:rPr>
            </w:pPr>
            <w:r w:rsidRPr="00DC6E48">
              <w:rPr>
                <w:rFonts w:eastAsia="Times New Roman"/>
                <w:b/>
                <w:bCs/>
                <w:sz w:val="20"/>
                <w:szCs w:val="20"/>
              </w:rPr>
              <w:t>263.554,54</w:t>
            </w:r>
          </w:p>
        </w:tc>
        <w:tc>
          <w:tcPr>
            <w:tcW w:w="1628" w:type="dxa"/>
            <w:shd w:val="clear" w:color="auto" w:fill="auto"/>
            <w:noWrap/>
            <w:hideMark/>
          </w:tcPr>
          <w:p w:rsidRPr="00DC6E48" w:rsidR="0048015A" w:rsidP="0048015A" w:rsidRDefault="0048015A">
            <w:pPr>
              <w:jc w:val="right"/>
              <w:rPr>
                <w:rFonts w:eastAsia="Times New Roman"/>
                <w:b/>
                <w:bCs/>
                <w:sz w:val="20"/>
                <w:szCs w:val="20"/>
              </w:rPr>
            </w:pPr>
            <w:r w:rsidRPr="00DC6E48">
              <w:rPr>
                <w:rFonts w:eastAsia="Times New Roman"/>
                <w:b/>
                <w:bCs/>
                <w:sz w:val="20"/>
                <w:szCs w:val="20"/>
              </w:rPr>
              <w:t>7.385.929,77</w:t>
            </w:r>
          </w:p>
        </w:tc>
      </w:tr>
    </w:tbl>
    <w:p w:rsidR="0048015A" w:rsidP="00AB5F03" w:rsidRDefault="0048015A"/>
    <w:p w:rsidR="00AB5F03" w:rsidP="00252224" w:rsidRDefault="00AB5F03"/>
    <w:p w:rsidR="00AD4982" w:rsidP="00252224" w:rsidRDefault="00AD4982"/>
    <w:p w:rsidR="00AD4982" w:rsidP="00252224" w:rsidRDefault="00AD4982"/>
    <w:p w:rsidR="00AD4982" w:rsidP="00252224" w:rsidRDefault="00AD4982"/>
    <w:p w:rsidR="00AB5F03" w:rsidP="00AB5F03" w:rsidRDefault="00AB5F03">
      <w:r>
        <w:t>II VIŠI ISPLATNI RED</w:t>
      </w:r>
    </w:p>
    <w:p w:rsidR="001560C9" w:rsidP="00AB5F03" w:rsidRDefault="001560C9"/>
    <w:tbl>
      <w:tblPr>
        <w:tblW w:w="9087" w:type="dxa"/>
        <w:tblInd w:w="9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firstRow="1" w:lastRow="0" w:firstColumn="1" w:lastColumn="0" w:noHBand="0" w:noVBand="1" w:val="04A0"/>
      </w:tblPr>
      <w:tblGrid>
        <w:gridCol w:w="544"/>
        <w:gridCol w:w="2780"/>
        <w:gridCol w:w="544"/>
        <w:gridCol w:w="1366"/>
        <w:gridCol w:w="2152"/>
        <w:gridCol w:w="1701"/>
      </w:tblGrid>
      <w:tr w:rsidRPr="00153B8C" w:rsidR="00904B6A" w:rsidTr="002B60F7">
        <w:trPr>
          <w:cantSplit/>
          <w:trHeight w:val="690"/>
        </w:trPr>
        <w:tc>
          <w:tcPr>
            <w:tcW w:w="544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153B8C">
              <w:rPr>
                <w:rFonts w:eastAsia="Times New Roman"/>
                <w:b/>
                <w:bCs/>
                <w:sz w:val="20"/>
                <w:szCs w:val="20"/>
              </w:rPr>
              <w:t>R.</w:t>
            </w:r>
          </w:p>
          <w:p w:rsidRPr="00153B8C" w:rsidR="00904B6A" w:rsidP="002B60F7" w:rsidRDefault="00904B6A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153B8C">
              <w:rPr>
                <w:rFonts w:eastAsia="Times New Roman"/>
                <w:b/>
                <w:bCs/>
                <w:sz w:val="20"/>
                <w:szCs w:val="20"/>
              </w:rPr>
              <w:t>BR.</w:t>
            </w:r>
          </w:p>
        </w:tc>
        <w:tc>
          <w:tcPr>
            <w:tcW w:w="2780" w:type="dxa"/>
            <w:shd w:val="clear" w:color="auto" w:fill="auto"/>
            <w:hideMark/>
          </w:tcPr>
          <w:p w:rsidRPr="00153B8C" w:rsidR="00904B6A" w:rsidP="002B60F7" w:rsidRDefault="00904B6A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153B8C">
              <w:rPr>
                <w:rFonts w:eastAsia="Times New Roman"/>
                <w:b/>
                <w:bCs/>
                <w:sz w:val="20"/>
                <w:szCs w:val="20"/>
              </w:rPr>
              <w:t>NAZIV VJEROVNIKA</w:t>
            </w:r>
          </w:p>
          <w:p w:rsidRPr="00153B8C" w:rsidR="00904B6A" w:rsidP="002B60F7" w:rsidRDefault="00904B6A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153B8C">
              <w:rPr>
                <w:rFonts w:eastAsia="Times New Roman"/>
                <w:b/>
                <w:bCs/>
                <w:sz w:val="20"/>
                <w:szCs w:val="20"/>
              </w:rPr>
              <w:t>I ADRESA</w:t>
            </w:r>
          </w:p>
        </w:tc>
        <w:tc>
          <w:tcPr>
            <w:tcW w:w="544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153B8C">
              <w:rPr>
                <w:rFonts w:eastAsia="Times New Roman"/>
                <w:b/>
                <w:bCs/>
                <w:sz w:val="20"/>
                <w:szCs w:val="20"/>
              </w:rPr>
              <w:t>BR.</w:t>
            </w:r>
          </w:p>
          <w:p w:rsidRPr="00153B8C" w:rsidR="00904B6A" w:rsidP="002B60F7" w:rsidRDefault="00904B6A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153B8C">
              <w:rPr>
                <w:rFonts w:eastAsia="Times New Roman"/>
                <w:b/>
                <w:bCs/>
                <w:sz w:val="20"/>
                <w:szCs w:val="20"/>
              </w:rPr>
              <w:t>PR.</w:t>
            </w:r>
          </w:p>
        </w:tc>
        <w:tc>
          <w:tcPr>
            <w:tcW w:w="1366" w:type="dxa"/>
            <w:shd w:val="clear" w:color="auto" w:fill="auto"/>
            <w:hideMark/>
          </w:tcPr>
          <w:p w:rsidRPr="00153B8C" w:rsidR="00904B6A" w:rsidP="002B60F7" w:rsidRDefault="00904B6A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153B8C">
              <w:rPr>
                <w:rFonts w:eastAsia="Times New Roman"/>
                <w:b/>
                <w:bCs/>
                <w:sz w:val="20"/>
                <w:szCs w:val="20"/>
              </w:rPr>
              <w:t>PRIZNATA TRAŽBINA</w:t>
            </w:r>
          </w:p>
        </w:tc>
        <w:tc>
          <w:tcPr>
            <w:tcW w:w="2152" w:type="dxa"/>
            <w:shd w:val="clear" w:color="auto" w:fill="auto"/>
            <w:hideMark/>
          </w:tcPr>
          <w:p w:rsidRPr="00153B8C" w:rsidR="00904B6A" w:rsidP="002B60F7" w:rsidRDefault="00904B6A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 xml:space="preserve">ISPLAČENO RAZLUČNOM </w:t>
            </w:r>
            <w:r w:rsidRPr="00153B8C">
              <w:rPr>
                <w:rFonts w:eastAsia="Times New Roman"/>
                <w:b/>
                <w:bCs/>
                <w:sz w:val="20"/>
                <w:szCs w:val="20"/>
              </w:rPr>
              <w:t>VJEROVNIKU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153B8C">
              <w:rPr>
                <w:rFonts w:eastAsia="Times New Roman"/>
                <w:b/>
                <w:bCs/>
                <w:sz w:val="20"/>
                <w:szCs w:val="20"/>
              </w:rPr>
              <w:t>NENAMIRENO</w:t>
            </w:r>
          </w:p>
        </w:tc>
      </w:tr>
      <w:tr w:rsidRPr="00153B8C" w:rsidR="00904B6A" w:rsidTr="002B60F7">
        <w:trPr>
          <w:cantSplit/>
          <w:trHeight w:val="1129"/>
        </w:trPr>
        <w:tc>
          <w:tcPr>
            <w:tcW w:w="544" w:type="dxa"/>
            <w:shd w:val="clear" w:color="auto" w:fill="auto"/>
            <w:noWrap/>
          </w:tcPr>
          <w:p w:rsidRPr="00702466" w:rsidR="00904B6A" w:rsidP="002B60F7" w:rsidRDefault="00904B6A">
            <w:pPr>
              <w:jc w:val="center"/>
              <w:rPr>
                <w:sz w:val="20"/>
                <w:szCs w:val="20"/>
              </w:rPr>
            </w:pPr>
            <w:r w:rsidRPr="00702466">
              <w:rPr>
                <w:sz w:val="20"/>
                <w:szCs w:val="20"/>
              </w:rPr>
              <w:t>1.</w:t>
            </w:r>
          </w:p>
        </w:tc>
        <w:tc>
          <w:tcPr>
            <w:tcW w:w="2780" w:type="dxa"/>
            <w:shd w:val="clear" w:color="auto" w:fill="auto"/>
            <w:hideMark/>
          </w:tcPr>
          <w:p w:rsidRPr="00153B8C" w:rsidR="00904B6A" w:rsidP="002B60F7" w:rsidRDefault="00904B6A">
            <w:pPr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MEL d.o.o. u likvidaciji</w:t>
            </w:r>
          </w:p>
          <w:p w:rsidRPr="00153B8C" w:rsidR="00904B6A" w:rsidP="002B60F7" w:rsidRDefault="00904B6A">
            <w:pPr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Bribirska cesta bb</w:t>
            </w:r>
          </w:p>
          <w:p w:rsidRPr="00153B8C" w:rsidR="00904B6A" w:rsidP="002B60F7" w:rsidRDefault="00904B6A">
            <w:pPr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Novi Vinodolski</w:t>
            </w:r>
          </w:p>
          <w:p w:rsidRPr="00153B8C" w:rsidR="00904B6A" w:rsidP="002B60F7" w:rsidRDefault="00904B6A">
            <w:pPr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zastupan po OU Vlado Vladika</w:t>
            </w:r>
          </w:p>
          <w:p w:rsidRPr="00153B8C" w:rsidR="00904B6A" w:rsidP="002B60F7" w:rsidRDefault="00904B6A">
            <w:pPr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Na brdeh 78</w:t>
            </w:r>
          </w:p>
          <w:p w:rsidRPr="00153B8C" w:rsidR="00904B6A" w:rsidP="002B60F7" w:rsidRDefault="00904B6A">
            <w:pPr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51215 Kastav</w:t>
            </w:r>
          </w:p>
        </w:tc>
        <w:tc>
          <w:tcPr>
            <w:tcW w:w="544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132</w:t>
            </w:r>
          </w:p>
        </w:tc>
        <w:tc>
          <w:tcPr>
            <w:tcW w:w="1366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8.982,85</w:t>
            </w:r>
          </w:p>
        </w:tc>
        <w:tc>
          <w:tcPr>
            <w:tcW w:w="2152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8.982,85</w:t>
            </w:r>
          </w:p>
        </w:tc>
      </w:tr>
      <w:tr w:rsidRPr="00153B8C" w:rsidR="00904B6A" w:rsidTr="002B60F7">
        <w:trPr>
          <w:cantSplit/>
          <w:trHeight w:val="657"/>
        </w:trPr>
        <w:tc>
          <w:tcPr>
            <w:tcW w:w="544" w:type="dxa"/>
            <w:shd w:val="clear" w:color="auto" w:fill="auto"/>
            <w:noWrap/>
          </w:tcPr>
          <w:p w:rsidRPr="00702466" w:rsidR="00904B6A" w:rsidP="002B60F7" w:rsidRDefault="00904B6A">
            <w:pPr>
              <w:jc w:val="center"/>
              <w:rPr>
                <w:sz w:val="20"/>
                <w:szCs w:val="20"/>
              </w:rPr>
            </w:pPr>
            <w:r w:rsidRPr="00702466">
              <w:rPr>
                <w:sz w:val="20"/>
                <w:szCs w:val="20"/>
              </w:rPr>
              <w:t>2.</w:t>
            </w:r>
          </w:p>
        </w:tc>
        <w:tc>
          <w:tcPr>
            <w:tcW w:w="2780" w:type="dxa"/>
            <w:shd w:val="clear" w:color="auto" w:fill="auto"/>
            <w:hideMark/>
          </w:tcPr>
          <w:p w:rsidRPr="00153B8C" w:rsidR="00904B6A" w:rsidP="002B60F7" w:rsidRDefault="00904B6A">
            <w:pPr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 xml:space="preserve">Javni bilježnik </w:t>
            </w:r>
          </w:p>
          <w:p w:rsidRPr="00153B8C" w:rsidR="00904B6A" w:rsidP="002B60F7" w:rsidRDefault="00904B6A">
            <w:pPr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Branko Jakić</w:t>
            </w:r>
          </w:p>
          <w:p w:rsidRPr="00153B8C" w:rsidR="00904B6A" w:rsidP="002B60F7" w:rsidRDefault="00904B6A">
            <w:pPr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Zagreb, Zelinska 3</w:t>
            </w:r>
          </w:p>
          <w:p w:rsidRPr="00153B8C" w:rsidR="00904B6A" w:rsidP="002B60F7" w:rsidRDefault="00904B6A">
            <w:pPr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OIB: 08564858401</w:t>
            </w:r>
          </w:p>
        </w:tc>
        <w:tc>
          <w:tcPr>
            <w:tcW w:w="544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133</w:t>
            </w:r>
          </w:p>
        </w:tc>
        <w:tc>
          <w:tcPr>
            <w:tcW w:w="1366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15.647,00</w:t>
            </w:r>
          </w:p>
        </w:tc>
        <w:tc>
          <w:tcPr>
            <w:tcW w:w="2152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15.647,00</w:t>
            </w:r>
          </w:p>
        </w:tc>
      </w:tr>
      <w:tr w:rsidRPr="00153B8C" w:rsidR="00904B6A" w:rsidTr="002B60F7">
        <w:trPr>
          <w:cantSplit/>
          <w:trHeight w:val="1643"/>
        </w:trPr>
        <w:tc>
          <w:tcPr>
            <w:tcW w:w="544" w:type="dxa"/>
            <w:shd w:val="clear" w:color="auto" w:fill="auto"/>
            <w:noWrap/>
          </w:tcPr>
          <w:p w:rsidRPr="00702466" w:rsidR="00904B6A" w:rsidP="002B60F7" w:rsidRDefault="00904B6A">
            <w:pPr>
              <w:jc w:val="center"/>
              <w:rPr>
                <w:sz w:val="20"/>
                <w:szCs w:val="20"/>
              </w:rPr>
            </w:pPr>
            <w:r w:rsidRPr="00702466">
              <w:rPr>
                <w:sz w:val="20"/>
                <w:szCs w:val="20"/>
              </w:rPr>
              <w:t>3.</w:t>
            </w:r>
          </w:p>
        </w:tc>
        <w:tc>
          <w:tcPr>
            <w:tcW w:w="2780" w:type="dxa"/>
            <w:shd w:val="clear" w:color="auto" w:fill="auto"/>
            <w:hideMark/>
          </w:tcPr>
          <w:p w:rsidRPr="00153B8C" w:rsidR="00904B6A" w:rsidP="002B60F7" w:rsidRDefault="00904B6A">
            <w:pPr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Trgocentar d.o.o.</w:t>
            </w:r>
          </w:p>
          <w:p w:rsidRPr="00153B8C" w:rsidR="00904B6A" w:rsidP="002B60F7" w:rsidRDefault="00904B6A">
            <w:pPr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Radničko neselje bb</w:t>
            </w:r>
          </w:p>
          <w:p w:rsidRPr="00153B8C" w:rsidR="00904B6A" w:rsidP="002B60F7" w:rsidRDefault="00904B6A">
            <w:pPr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49210 Zabok</w:t>
            </w:r>
          </w:p>
          <w:p w:rsidRPr="00153B8C" w:rsidR="00904B6A" w:rsidP="002B60F7" w:rsidRDefault="00904B6A">
            <w:pPr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OIB: 84210581427</w:t>
            </w:r>
          </w:p>
          <w:p w:rsidRPr="00153B8C" w:rsidR="00904B6A" w:rsidP="002B60F7" w:rsidRDefault="00904B6A">
            <w:pPr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zastupan po Odvjetniku Nedjeljko Dujmović</w:t>
            </w:r>
          </w:p>
          <w:p w:rsidRPr="00153B8C" w:rsidR="00904B6A" w:rsidP="002B60F7" w:rsidRDefault="00904B6A">
            <w:pPr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Zagreb, Domjanićeva 3</w:t>
            </w:r>
          </w:p>
        </w:tc>
        <w:tc>
          <w:tcPr>
            <w:tcW w:w="544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134</w:t>
            </w:r>
          </w:p>
        </w:tc>
        <w:tc>
          <w:tcPr>
            <w:tcW w:w="1366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16.271,03</w:t>
            </w:r>
          </w:p>
        </w:tc>
        <w:tc>
          <w:tcPr>
            <w:tcW w:w="2152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16.271,03</w:t>
            </w:r>
          </w:p>
        </w:tc>
      </w:tr>
      <w:tr w:rsidRPr="00153B8C" w:rsidR="00904B6A" w:rsidTr="002B60F7">
        <w:trPr>
          <w:cantSplit/>
          <w:trHeight w:val="1554"/>
        </w:trPr>
        <w:tc>
          <w:tcPr>
            <w:tcW w:w="544" w:type="dxa"/>
            <w:shd w:val="clear" w:color="auto" w:fill="auto"/>
            <w:noWrap/>
          </w:tcPr>
          <w:p w:rsidRPr="00702466" w:rsidR="00904B6A" w:rsidP="002B60F7" w:rsidRDefault="00904B6A">
            <w:pPr>
              <w:jc w:val="center"/>
              <w:rPr>
                <w:sz w:val="20"/>
                <w:szCs w:val="20"/>
              </w:rPr>
            </w:pPr>
            <w:r w:rsidRPr="00702466">
              <w:rPr>
                <w:sz w:val="20"/>
                <w:szCs w:val="20"/>
              </w:rPr>
              <w:t>4.</w:t>
            </w:r>
          </w:p>
        </w:tc>
        <w:tc>
          <w:tcPr>
            <w:tcW w:w="2780" w:type="dxa"/>
            <w:shd w:val="clear" w:color="auto" w:fill="auto"/>
            <w:hideMark/>
          </w:tcPr>
          <w:p w:rsidRPr="00153B8C" w:rsidR="00904B6A" w:rsidP="002B60F7" w:rsidRDefault="00904B6A">
            <w:pPr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KAMING d.d.</w:t>
            </w:r>
          </w:p>
          <w:p w:rsidRPr="00153B8C" w:rsidR="00904B6A" w:rsidP="002B60F7" w:rsidRDefault="00904B6A">
            <w:pPr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Ljubeščica, Zagorska 1</w:t>
            </w:r>
          </w:p>
          <w:p w:rsidRPr="00153B8C" w:rsidR="00904B6A" w:rsidP="002B60F7" w:rsidRDefault="00904B6A">
            <w:pPr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zastupano po OU Plavetić-Knežević-Plevnjak-</w:t>
            </w:r>
          </w:p>
          <w:p w:rsidRPr="00153B8C" w:rsidR="00904B6A" w:rsidP="002B60F7" w:rsidRDefault="00904B6A">
            <w:pPr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Kriković  iz Novog Marofa, Zagrebačka 14</w:t>
            </w:r>
          </w:p>
          <w:p w:rsidRPr="00153B8C" w:rsidR="00904B6A" w:rsidP="002B60F7" w:rsidRDefault="00904B6A">
            <w:pPr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OIB: 15337812244</w:t>
            </w:r>
          </w:p>
        </w:tc>
        <w:tc>
          <w:tcPr>
            <w:tcW w:w="544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135</w:t>
            </w:r>
          </w:p>
        </w:tc>
        <w:tc>
          <w:tcPr>
            <w:tcW w:w="1366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514.851,96</w:t>
            </w:r>
          </w:p>
        </w:tc>
        <w:tc>
          <w:tcPr>
            <w:tcW w:w="2152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514.851,96</w:t>
            </w:r>
          </w:p>
        </w:tc>
      </w:tr>
      <w:tr w:rsidRPr="00153B8C" w:rsidR="00904B6A" w:rsidTr="002B60F7">
        <w:trPr>
          <w:cantSplit/>
          <w:trHeight w:val="783"/>
        </w:trPr>
        <w:tc>
          <w:tcPr>
            <w:tcW w:w="544" w:type="dxa"/>
            <w:shd w:val="clear" w:color="auto" w:fill="auto"/>
            <w:noWrap/>
          </w:tcPr>
          <w:p w:rsidRPr="00702466" w:rsidR="00904B6A" w:rsidP="002B60F7" w:rsidRDefault="00904B6A">
            <w:pPr>
              <w:jc w:val="center"/>
              <w:rPr>
                <w:sz w:val="20"/>
                <w:szCs w:val="20"/>
              </w:rPr>
            </w:pPr>
            <w:r w:rsidRPr="00702466">
              <w:rPr>
                <w:sz w:val="20"/>
                <w:szCs w:val="20"/>
              </w:rPr>
              <w:t>5.</w:t>
            </w:r>
          </w:p>
        </w:tc>
        <w:tc>
          <w:tcPr>
            <w:tcW w:w="2780" w:type="dxa"/>
            <w:shd w:val="clear" w:color="auto" w:fill="auto"/>
            <w:hideMark/>
          </w:tcPr>
          <w:p w:rsidRPr="00153B8C" w:rsidR="00904B6A" w:rsidP="002B60F7" w:rsidRDefault="00904B6A">
            <w:pPr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FRATEA d.o.o.</w:t>
            </w:r>
          </w:p>
          <w:p w:rsidRPr="00153B8C" w:rsidR="00904B6A" w:rsidP="002B60F7" w:rsidRDefault="00904B6A">
            <w:pPr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10090 Zagreb, Josipa Lončara 15</w:t>
            </w:r>
          </w:p>
          <w:p w:rsidRPr="00153B8C" w:rsidR="00904B6A" w:rsidP="002B60F7" w:rsidRDefault="00904B6A">
            <w:pPr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OIB: 87743691663</w:t>
            </w:r>
          </w:p>
        </w:tc>
        <w:tc>
          <w:tcPr>
            <w:tcW w:w="544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136</w:t>
            </w:r>
          </w:p>
        </w:tc>
        <w:tc>
          <w:tcPr>
            <w:tcW w:w="1366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247.389,06</w:t>
            </w:r>
          </w:p>
        </w:tc>
        <w:tc>
          <w:tcPr>
            <w:tcW w:w="2152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247.389,06</w:t>
            </w:r>
          </w:p>
        </w:tc>
      </w:tr>
      <w:tr w:rsidRPr="00153B8C" w:rsidR="00904B6A" w:rsidTr="002B60F7">
        <w:trPr>
          <w:cantSplit/>
          <w:trHeight w:val="570"/>
        </w:trPr>
        <w:tc>
          <w:tcPr>
            <w:tcW w:w="544" w:type="dxa"/>
            <w:shd w:val="clear" w:color="auto" w:fill="auto"/>
            <w:noWrap/>
          </w:tcPr>
          <w:p w:rsidRPr="00702466" w:rsidR="00904B6A" w:rsidP="002B60F7" w:rsidRDefault="00904B6A">
            <w:pPr>
              <w:jc w:val="center"/>
              <w:rPr>
                <w:sz w:val="20"/>
                <w:szCs w:val="20"/>
              </w:rPr>
            </w:pPr>
            <w:r w:rsidRPr="00702466">
              <w:rPr>
                <w:sz w:val="20"/>
                <w:szCs w:val="20"/>
              </w:rPr>
              <w:t>6.</w:t>
            </w:r>
          </w:p>
        </w:tc>
        <w:tc>
          <w:tcPr>
            <w:tcW w:w="2780" w:type="dxa"/>
            <w:shd w:val="clear" w:color="auto" w:fill="auto"/>
            <w:hideMark/>
          </w:tcPr>
          <w:p w:rsidRPr="00153B8C" w:rsidR="00904B6A" w:rsidP="002B60F7" w:rsidRDefault="00904B6A">
            <w:pPr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Zajednički odvjetnički ured</w:t>
            </w:r>
          </w:p>
          <w:p w:rsidRPr="00153B8C" w:rsidR="00904B6A" w:rsidP="002B60F7" w:rsidRDefault="00904B6A">
            <w:pPr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Arno Vičić i Viki Vičić</w:t>
            </w:r>
          </w:p>
          <w:p w:rsidRPr="00153B8C" w:rsidR="00904B6A" w:rsidP="002B60F7" w:rsidRDefault="00904B6A">
            <w:pPr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Zagreb, Vinogradska 51</w:t>
            </w:r>
          </w:p>
        </w:tc>
        <w:tc>
          <w:tcPr>
            <w:tcW w:w="544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137</w:t>
            </w:r>
          </w:p>
        </w:tc>
        <w:tc>
          <w:tcPr>
            <w:tcW w:w="1366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11.918,70</w:t>
            </w:r>
          </w:p>
        </w:tc>
        <w:tc>
          <w:tcPr>
            <w:tcW w:w="2152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11.918,70</w:t>
            </w:r>
          </w:p>
        </w:tc>
      </w:tr>
      <w:tr w:rsidRPr="00153B8C" w:rsidR="00904B6A" w:rsidTr="002B60F7">
        <w:trPr>
          <w:cantSplit/>
          <w:trHeight w:val="579"/>
        </w:trPr>
        <w:tc>
          <w:tcPr>
            <w:tcW w:w="544" w:type="dxa"/>
            <w:shd w:val="clear" w:color="auto" w:fill="auto"/>
            <w:noWrap/>
          </w:tcPr>
          <w:p w:rsidRPr="00702466" w:rsidR="00904B6A" w:rsidP="002B60F7" w:rsidRDefault="00904B6A">
            <w:pPr>
              <w:jc w:val="center"/>
              <w:rPr>
                <w:sz w:val="20"/>
                <w:szCs w:val="20"/>
              </w:rPr>
            </w:pPr>
            <w:r w:rsidRPr="00702466">
              <w:rPr>
                <w:sz w:val="20"/>
                <w:szCs w:val="20"/>
              </w:rPr>
              <w:t>7.</w:t>
            </w:r>
          </w:p>
        </w:tc>
        <w:tc>
          <w:tcPr>
            <w:tcW w:w="2780" w:type="dxa"/>
            <w:shd w:val="clear" w:color="auto" w:fill="auto"/>
            <w:hideMark/>
          </w:tcPr>
          <w:p w:rsidRPr="00153B8C" w:rsidR="00904B6A" w:rsidP="002B60F7" w:rsidRDefault="00904B6A">
            <w:pPr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G.K.T. TUŠKANAC d.o.o.</w:t>
            </w:r>
          </w:p>
          <w:p w:rsidRPr="00153B8C" w:rsidR="00904B6A" w:rsidP="002B60F7" w:rsidRDefault="00904B6A">
            <w:pPr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Tuškanac 79a</w:t>
            </w:r>
          </w:p>
          <w:p w:rsidRPr="00153B8C" w:rsidR="00904B6A" w:rsidP="002B60F7" w:rsidRDefault="00904B6A">
            <w:pPr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Zagreb</w:t>
            </w:r>
          </w:p>
          <w:p w:rsidRPr="00153B8C" w:rsidR="00904B6A" w:rsidP="002B60F7" w:rsidRDefault="00904B6A">
            <w:pPr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OIB: 08844541968</w:t>
            </w:r>
          </w:p>
        </w:tc>
        <w:tc>
          <w:tcPr>
            <w:tcW w:w="544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138</w:t>
            </w:r>
          </w:p>
        </w:tc>
        <w:tc>
          <w:tcPr>
            <w:tcW w:w="1366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50.002,77</w:t>
            </w:r>
          </w:p>
        </w:tc>
        <w:tc>
          <w:tcPr>
            <w:tcW w:w="2152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50.002,77</w:t>
            </w:r>
          </w:p>
        </w:tc>
      </w:tr>
      <w:tr w:rsidRPr="00153B8C" w:rsidR="00904B6A" w:rsidTr="002B60F7">
        <w:trPr>
          <w:cantSplit/>
          <w:trHeight w:val="352"/>
        </w:trPr>
        <w:tc>
          <w:tcPr>
            <w:tcW w:w="544" w:type="dxa"/>
            <w:shd w:val="clear" w:color="auto" w:fill="auto"/>
            <w:noWrap/>
          </w:tcPr>
          <w:p w:rsidRPr="00702466" w:rsidR="00904B6A" w:rsidP="002B60F7" w:rsidRDefault="00904B6A">
            <w:pPr>
              <w:jc w:val="center"/>
              <w:rPr>
                <w:sz w:val="20"/>
                <w:szCs w:val="20"/>
              </w:rPr>
            </w:pPr>
            <w:r w:rsidRPr="00702466">
              <w:rPr>
                <w:sz w:val="20"/>
                <w:szCs w:val="20"/>
              </w:rPr>
              <w:t>8.</w:t>
            </w:r>
          </w:p>
        </w:tc>
        <w:tc>
          <w:tcPr>
            <w:tcW w:w="2780" w:type="dxa"/>
            <w:shd w:val="clear" w:color="auto" w:fill="auto"/>
            <w:hideMark/>
          </w:tcPr>
          <w:p w:rsidRPr="00153B8C" w:rsidR="00904B6A" w:rsidP="002B60F7" w:rsidRDefault="00904B6A">
            <w:pPr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SAMOBORKA d.d.</w:t>
            </w:r>
          </w:p>
          <w:p w:rsidRPr="00153B8C" w:rsidR="00904B6A" w:rsidP="002B60F7" w:rsidRDefault="00904B6A">
            <w:pPr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Samobor, Zagrebačka 32/a</w:t>
            </w:r>
          </w:p>
          <w:p w:rsidRPr="00153B8C" w:rsidR="00904B6A" w:rsidP="002B60F7" w:rsidRDefault="00904B6A">
            <w:pPr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OIB: 53149109818</w:t>
            </w:r>
          </w:p>
        </w:tc>
        <w:tc>
          <w:tcPr>
            <w:tcW w:w="544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141</w:t>
            </w:r>
          </w:p>
        </w:tc>
        <w:tc>
          <w:tcPr>
            <w:tcW w:w="1366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167.450,92</w:t>
            </w:r>
          </w:p>
        </w:tc>
        <w:tc>
          <w:tcPr>
            <w:tcW w:w="2152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167.450,92</w:t>
            </w:r>
          </w:p>
        </w:tc>
      </w:tr>
      <w:tr w:rsidRPr="00153B8C" w:rsidR="00904B6A" w:rsidTr="002B60F7">
        <w:trPr>
          <w:cantSplit/>
          <w:trHeight w:val="1354"/>
        </w:trPr>
        <w:tc>
          <w:tcPr>
            <w:tcW w:w="544" w:type="dxa"/>
            <w:shd w:val="clear" w:color="auto" w:fill="auto"/>
            <w:noWrap/>
          </w:tcPr>
          <w:p w:rsidRPr="00702466" w:rsidR="00904B6A" w:rsidP="002B60F7" w:rsidRDefault="00904B6A">
            <w:pPr>
              <w:jc w:val="center"/>
              <w:rPr>
                <w:sz w:val="20"/>
                <w:szCs w:val="20"/>
              </w:rPr>
            </w:pPr>
            <w:r w:rsidRPr="00702466">
              <w:rPr>
                <w:sz w:val="20"/>
                <w:szCs w:val="20"/>
              </w:rPr>
              <w:t>9.</w:t>
            </w:r>
          </w:p>
        </w:tc>
        <w:tc>
          <w:tcPr>
            <w:tcW w:w="2780" w:type="dxa"/>
            <w:shd w:val="clear" w:color="auto" w:fill="auto"/>
            <w:hideMark/>
          </w:tcPr>
          <w:p w:rsidRPr="00153B8C" w:rsidR="00904B6A" w:rsidP="002B60F7" w:rsidRDefault="00904B6A">
            <w:pPr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MARTIN STROJ d.o.o.</w:t>
            </w:r>
          </w:p>
          <w:p w:rsidRPr="00153B8C" w:rsidR="00904B6A" w:rsidP="002B60F7" w:rsidRDefault="00904B6A">
            <w:pPr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Sveti Martin pod Okićem 18</w:t>
            </w:r>
          </w:p>
          <w:p w:rsidRPr="00153B8C" w:rsidR="00904B6A" w:rsidP="002B60F7" w:rsidRDefault="00904B6A">
            <w:pPr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 xml:space="preserve">Sveti Martin pod Okićem  </w:t>
            </w:r>
          </w:p>
          <w:p w:rsidRPr="00153B8C" w:rsidR="00904B6A" w:rsidP="002B60F7" w:rsidRDefault="00904B6A">
            <w:pPr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OIB: 70903581556</w:t>
            </w:r>
          </w:p>
          <w:p w:rsidRPr="00153B8C" w:rsidR="00904B6A" w:rsidP="002B60F7" w:rsidRDefault="00904B6A">
            <w:pPr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zastupan po odvjetniku Tomislav Valičević iz</w:t>
            </w:r>
          </w:p>
          <w:p w:rsidRPr="00153B8C" w:rsidR="00904B6A" w:rsidP="002B60F7" w:rsidRDefault="00904B6A">
            <w:pPr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Zagreba, Mesnička 15a</w:t>
            </w:r>
          </w:p>
        </w:tc>
        <w:tc>
          <w:tcPr>
            <w:tcW w:w="544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142</w:t>
            </w:r>
          </w:p>
        </w:tc>
        <w:tc>
          <w:tcPr>
            <w:tcW w:w="1366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31.216,89</w:t>
            </w:r>
          </w:p>
        </w:tc>
        <w:tc>
          <w:tcPr>
            <w:tcW w:w="2152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31.216,89</w:t>
            </w:r>
          </w:p>
        </w:tc>
      </w:tr>
      <w:tr w:rsidRPr="00153B8C" w:rsidR="00904B6A" w:rsidTr="002B60F7">
        <w:trPr>
          <w:cantSplit/>
          <w:trHeight w:val="867"/>
        </w:trPr>
        <w:tc>
          <w:tcPr>
            <w:tcW w:w="544" w:type="dxa"/>
            <w:shd w:val="clear" w:color="auto" w:fill="auto"/>
            <w:noWrap/>
          </w:tcPr>
          <w:p w:rsidRPr="00702466" w:rsidR="00904B6A" w:rsidP="002B60F7" w:rsidRDefault="00904B6A">
            <w:pPr>
              <w:jc w:val="center"/>
              <w:rPr>
                <w:sz w:val="20"/>
                <w:szCs w:val="20"/>
              </w:rPr>
            </w:pPr>
            <w:r w:rsidRPr="00702466">
              <w:rPr>
                <w:sz w:val="20"/>
                <w:szCs w:val="20"/>
              </w:rPr>
              <w:t>10.</w:t>
            </w:r>
          </w:p>
        </w:tc>
        <w:tc>
          <w:tcPr>
            <w:tcW w:w="2780" w:type="dxa"/>
            <w:shd w:val="clear" w:color="auto" w:fill="auto"/>
            <w:hideMark/>
          </w:tcPr>
          <w:p w:rsidRPr="00153B8C" w:rsidR="00904B6A" w:rsidP="002B60F7" w:rsidRDefault="00904B6A">
            <w:pPr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HOLCIM (HRVATSKA) d.o.o.</w:t>
            </w:r>
          </w:p>
          <w:p w:rsidRPr="00153B8C" w:rsidR="00904B6A" w:rsidP="002B60F7" w:rsidRDefault="00904B6A">
            <w:pPr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Koromačno, Koromačno 7b</w:t>
            </w:r>
          </w:p>
          <w:p w:rsidRPr="00153B8C" w:rsidR="00904B6A" w:rsidP="002B60F7" w:rsidRDefault="00904B6A">
            <w:pPr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zastupana po OD Ljubenko &amp; partneri iz</w:t>
            </w:r>
          </w:p>
          <w:p w:rsidRPr="00153B8C" w:rsidR="00904B6A" w:rsidP="002B60F7" w:rsidRDefault="00904B6A">
            <w:pPr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Zagreba, Branimirova 29</w:t>
            </w:r>
          </w:p>
        </w:tc>
        <w:tc>
          <w:tcPr>
            <w:tcW w:w="544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143</w:t>
            </w:r>
          </w:p>
        </w:tc>
        <w:tc>
          <w:tcPr>
            <w:tcW w:w="1366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789.184,15</w:t>
            </w:r>
          </w:p>
        </w:tc>
        <w:tc>
          <w:tcPr>
            <w:tcW w:w="2152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789.184,15</w:t>
            </w:r>
          </w:p>
        </w:tc>
      </w:tr>
      <w:tr w:rsidRPr="00153B8C" w:rsidR="00904B6A" w:rsidTr="002B60F7">
        <w:trPr>
          <w:cantSplit/>
          <w:trHeight w:val="983"/>
        </w:trPr>
        <w:tc>
          <w:tcPr>
            <w:tcW w:w="544" w:type="dxa"/>
            <w:shd w:val="clear" w:color="auto" w:fill="auto"/>
            <w:noWrap/>
          </w:tcPr>
          <w:p w:rsidRPr="00702466" w:rsidR="00904B6A" w:rsidP="002B60F7" w:rsidRDefault="00904B6A">
            <w:pPr>
              <w:jc w:val="center"/>
              <w:rPr>
                <w:sz w:val="20"/>
                <w:szCs w:val="20"/>
              </w:rPr>
            </w:pPr>
            <w:r w:rsidRPr="00702466">
              <w:rPr>
                <w:sz w:val="20"/>
                <w:szCs w:val="20"/>
              </w:rPr>
              <w:t>11.</w:t>
            </w:r>
          </w:p>
        </w:tc>
        <w:tc>
          <w:tcPr>
            <w:tcW w:w="2780" w:type="dxa"/>
            <w:shd w:val="clear" w:color="auto" w:fill="auto"/>
            <w:hideMark/>
          </w:tcPr>
          <w:p w:rsidRPr="00153B8C" w:rsidR="00904B6A" w:rsidP="002B60F7" w:rsidRDefault="00904B6A">
            <w:pPr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 xml:space="preserve">P.K.S. d.o.o. </w:t>
            </w:r>
          </w:p>
          <w:p w:rsidRPr="00153B8C" w:rsidR="00904B6A" w:rsidP="002B60F7" w:rsidRDefault="00904B6A">
            <w:pPr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Zagreb, Majcenov put 30</w:t>
            </w:r>
          </w:p>
          <w:p w:rsidRPr="00153B8C" w:rsidR="00904B6A" w:rsidP="002B60F7" w:rsidRDefault="00904B6A">
            <w:pPr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OIB: 55587048436</w:t>
            </w:r>
          </w:p>
          <w:p w:rsidRPr="00153B8C" w:rsidR="00904B6A" w:rsidP="002B60F7" w:rsidRDefault="00904B6A">
            <w:pPr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Zastupan po OD Vončina Grubišić Lović Lalić</w:t>
            </w:r>
          </w:p>
          <w:p w:rsidRPr="00153B8C" w:rsidR="00904B6A" w:rsidP="002B60F7" w:rsidRDefault="00904B6A">
            <w:pPr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iz Zagreba, Preradovićeva 13</w:t>
            </w:r>
          </w:p>
        </w:tc>
        <w:tc>
          <w:tcPr>
            <w:tcW w:w="544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144</w:t>
            </w:r>
          </w:p>
        </w:tc>
        <w:tc>
          <w:tcPr>
            <w:tcW w:w="1366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3.889.069,62</w:t>
            </w:r>
          </w:p>
        </w:tc>
        <w:tc>
          <w:tcPr>
            <w:tcW w:w="2152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3.889.069,62</w:t>
            </w:r>
          </w:p>
        </w:tc>
      </w:tr>
      <w:tr w:rsidRPr="00153B8C" w:rsidR="00904B6A" w:rsidTr="002B60F7">
        <w:trPr>
          <w:cantSplit/>
          <w:trHeight w:val="850"/>
        </w:trPr>
        <w:tc>
          <w:tcPr>
            <w:tcW w:w="544" w:type="dxa"/>
            <w:shd w:val="clear" w:color="auto" w:fill="auto"/>
            <w:noWrap/>
          </w:tcPr>
          <w:p w:rsidRPr="00702466" w:rsidR="00904B6A" w:rsidP="002B60F7" w:rsidRDefault="00904B6A">
            <w:pPr>
              <w:jc w:val="center"/>
              <w:rPr>
                <w:sz w:val="20"/>
                <w:szCs w:val="20"/>
              </w:rPr>
            </w:pPr>
            <w:r w:rsidRPr="00702466">
              <w:rPr>
                <w:sz w:val="20"/>
                <w:szCs w:val="20"/>
              </w:rPr>
              <w:t>12.</w:t>
            </w:r>
          </w:p>
        </w:tc>
        <w:tc>
          <w:tcPr>
            <w:tcW w:w="2780" w:type="dxa"/>
            <w:shd w:val="clear" w:color="auto" w:fill="auto"/>
            <w:hideMark/>
          </w:tcPr>
          <w:p w:rsidRPr="00153B8C" w:rsidR="00904B6A" w:rsidP="002B60F7" w:rsidRDefault="00904B6A">
            <w:pPr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K &amp;M TRANSPORT</w:t>
            </w:r>
          </w:p>
          <w:p w:rsidRPr="00153B8C" w:rsidR="00904B6A" w:rsidP="002B60F7" w:rsidRDefault="00904B6A">
            <w:pPr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Obrt za autoprijevoz vl. Marko Šimunec</w:t>
            </w:r>
          </w:p>
          <w:p w:rsidRPr="00153B8C" w:rsidR="00904B6A" w:rsidP="002B60F7" w:rsidRDefault="00904B6A">
            <w:pPr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Hjablanovec, Prudnička 8</w:t>
            </w:r>
          </w:p>
          <w:p w:rsidRPr="00153B8C" w:rsidR="00904B6A" w:rsidP="002B60F7" w:rsidRDefault="00904B6A">
            <w:pPr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OIB:  63892398885</w:t>
            </w:r>
          </w:p>
        </w:tc>
        <w:tc>
          <w:tcPr>
            <w:tcW w:w="544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145</w:t>
            </w:r>
          </w:p>
        </w:tc>
        <w:tc>
          <w:tcPr>
            <w:tcW w:w="1366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299.080,73</w:t>
            </w:r>
          </w:p>
        </w:tc>
        <w:tc>
          <w:tcPr>
            <w:tcW w:w="2152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299.080,73</w:t>
            </w:r>
          </w:p>
        </w:tc>
      </w:tr>
      <w:tr w:rsidRPr="00153B8C" w:rsidR="00904B6A" w:rsidTr="002B60F7">
        <w:trPr>
          <w:cantSplit/>
          <w:trHeight w:val="668"/>
        </w:trPr>
        <w:tc>
          <w:tcPr>
            <w:tcW w:w="544" w:type="dxa"/>
            <w:shd w:val="clear" w:color="auto" w:fill="auto"/>
            <w:noWrap/>
          </w:tcPr>
          <w:p w:rsidRPr="00702466" w:rsidR="00904B6A" w:rsidP="002B60F7" w:rsidRDefault="00904B6A">
            <w:pPr>
              <w:jc w:val="center"/>
              <w:rPr>
                <w:sz w:val="20"/>
                <w:szCs w:val="20"/>
              </w:rPr>
            </w:pPr>
            <w:r w:rsidRPr="00702466">
              <w:rPr>
                <w:sz w:val="20"/>
                <w:szCs w:val="20"/>
              </w:rPr>
              <w:t>13.</w:t>
            </w:r>
          </w:p>
        </w:tc>
        <w:tc>
          <w:tcPr>
            <w:tcW w:w="2780" w:type="dxa"/>
            <w:shd w:val="clear" w:color="auto" w:fill="auto"/>
            <w:hideMark/>
          </w:tcPr>
          <w:p w:rsidRPr="00153B8C" w:rsidR="00904B6A" w:rsidP="002B60F7" w:rsidRDefault="00904B6A">
            <w:pPr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VIMA-SAMOBOR d.o.o.</w:t>
            </w:r>
          </w:p>
          <w:p w:rsidRPr="00153B8C" w:rsidR="00904B6A" w:rsidP="002B60F7" w:rsidRDefault="00904B6A">
            <w:pPr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Samobor, Šmidhenova 4</w:t>
            </w:r>
          </w:p>
          <w:p w:rsidRPr="00153B8C" w:rsidR="00904B6A" w:rsidP="002B60F7" w:rsidRDefault="00904B6A">
            <w:pPr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OIB: 41132913105</w:t>
            </w:r>
          </w:p>
        </w:tc>
        <w:tc>
          <w:tcPr>
            <w:tcW w:w="544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146</w:t>
            </w:r>
          </w:p>
        </w:tc>
        <w:tc>
          <w:tcPr>
            <w:tcW w:w="1366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427.134,47</w:t>
            </w:r>
          </w:p>
        </w:tc>
        <w:tc>
          <w:tcPr>
            <w:tcW w:w="2152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427.134,47</w:t>
            </w:r>
          </w:p>
        </w:tc>
      </w:tr>
      <w:tr w:rsidRPr="00153B8C" w:rsidR="00904B6A" w:rsidTr="002B60F7">
        <w:trPr>
          <w:cantSplit/>
          <w:trHeight w:val="1116"/>
        </w:trPr>
        <w:tc>
          <w:tcPr>
            <w:tcW w:w="544" w:type="dxa"/>
            <w:shd w:val="clear" w:color="auto" w:fill="auto"/>
            <w:noWrap/>
          </w:tcPr>
          <w:p w:rsidRPr="00702466" w:rsidR="00904B6A" w:rsidP="002B60F7" w:rsidRDefault="00904B6A">
            <w:pPr>
              <w:jc w:val="center"/>
              <w:rPr>
                <w:sz w:val="20"/>
                <w:szCs w:val="20"/>
              </w:rPr>
            </w:pPr>
            <w:r w:rsidRPr="00702466">
              <w:rPr>
                <w:sz w:val="20"/>
                <w:szCs w:val="20"/>
              </w:rPr>
              <w:t>14.</w:t>
            </w:r>
          </w:p>
        </w:tc>
        <w:tc>
          <w:tcPr>
            <w:tcW w:w="2780" w:type="dxa"/>
            <w:shd w:val="clear" w:color="auto" w:fill="auto"/>
            <w:hideMark/>
          </w:tcPr>
          <w:p w:rsidRPr="00153B8C" w:rsidR="00904B6A" w:rsidP="002B60F7" w:rsidRDefault="00904B6A">
            <w:pPr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HEP-Operator distribucijskog sustava d.o.o.</w:t>
            </w:r>
          </w:p>
          <w:p w:rsidRPr="00153B8C" w:rsidR="00904B6A" w:rsidP="002B60F7" w:rsidRDefault="00904B6A">
            <w:pPr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ELEKTRO PRIMORJE RIJEKA</w:t>
            </w:r>
          </w:p>
          <w:p w:rsidRPr="00153B8C" w:rsidR="00904B6A" w:rsidP="002B60F7" w:rsidRDefault="00904B6A">
            <w:pPr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Rijeka, Viktora Cara Emina 2</w:t>
            </w:r>
          </w:p>
          <w:p w:rsidRPr="00153B8C" w:rsidR="00904B6A" w:rsidP="002B60F7" w:rsidRDefault="00904B6A">
            <w:pPr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OIB: 46830600751 </w:t>
            </w:r>
          </w:p>
        </w:tc>
        <w:tc>
          <w:tcPr>
            <w:tcW w:w="544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147</w:t>
            </w:r>
          </w:p>
        </w:tc>
        <w:tc>
          <w:tcPr>
            <w:tcW w:w="1366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795,17</w:t>
            </w:r>
          </w:p>
        </w:tc>
        <w:tc>
          <w:tcPr>
            <w:tcW w:w="2152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795,17</w:t>
            </w:r>
          </w:p>
        </w:tc>
      </w:tr>
      <w:tr w:rsidRPr="00153B8C" w:rsidR="00904B6A" w:rsidTr="002B60F7">
        <w:trPr>
          <w:cantSplit/>
          <w:trHeight w:val="556"/>
        </w:trPr>
        <w:tc>
          <w:tcPr>
            <w:tcW w:w="544" w:type="dxa"/>
            <w:shd w:val="clear" w:color="auto" w:fill="auto"/>
            <w:noWrap/>
          </w:tcPr>
          <w:p w:rsidRPr="00702466" w:rsidR="00904B6A" w:rsidP="002B60F7" w:rsidRDefault="00904B6A">
            <w:pPr>
              <w:jc w:val="center"/>
              <w:rPr>
                <w:sz w:val="20"/>
                <w:szCs w:val="20"/>
              </w:rPr>
            </w:pPr>
            <w:r w:rsidRPr="00702466">
              <w:rPr>
                <w:sz w:val="20"/>
                <w:szCs w:val="20"/>
              </w:rPr>
              <w:t>15.</w:t>
            </w:r>
          </w:p>
        </w:tc>
        <w:tc>
          <w:tcPr>
            <w:tcW w:w="2780" w:type="dxa"/>
            <w:shd w:val="clear" w:color="auto" w:fill="auto"/>
            <w:hideMark/>
          </w:tcPr>
          <w:p w:rsidRPr="00153B8C" w:rsidR="00904B6A" w:rsidP="002B60F7" w:rsidRDefault="00904B6A">
            <w:pPr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FINANCIJSKA AGENCIJA</w:t>
            </w:r>
          </w:p>
          <w:p w:rsidRPr="00153B8C" w:rsidR="00904B6A" w:rsidP="002B60F7" w:rsidRDefault="00904B6A">
            <w:pPr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Zagreb, Vrtni put 3</w:t>
            </w:r>
          </w:p>
          <w:p w:rsidRPr="00153B8C" w:rsidR="00904B6A" w:rsidP="002B60F7" w:rsidRDefault="00904B6A">
            <w:pPr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OIB 85821130368</w:t>
            </w:r>
          </w:p>
        </w:tc>
        <w:tc>
          <w:tcPr>
            <w:tcW w:w="544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148</w:t>
            </w:r>
          </w:p>
        </w:tc>
        <w:tc>
          <w:tcPr>
            <w:tcW w:w="1366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1.743,32</w:t>
            </w:r>
          </w:p>
        </w:tc>
        <w:tc>
          <w:tcPr>
            <w:tcW w:w="2152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1.743,32</w:t>
            </w:r>
          </w:p>
        </w:tc>
      </w:tr>
      <w:tr w:rsidRPr="00153B8C" w:rsidR="00904B6A" w:rsidTr="002B60F7">
        <w:trPr>
          <w:cantSplit/>
          <w:trHeight w:val="1430"/>
        </w:trPr>
        <w:tc>
          <w:tcPr>
            <w:tcW w:w="544" w:type="dxa"/>
            <w:shd w:val="clear" w:color="auto" w:fill="auto"/>
            <w:noWrap/>
          </w:tcPr>
          <w:p w:rsidRPr="00702466" w:rsidR="00904B6A" w:rsidP="002B60F7" w:rsidRDefault="00904B6A">
            <w:pPr>
              <w:jc w:val="center"/>
              <w:rPr>
                <w:sz w:val="20"/>
                <w:szCs w:val="20"/>
              </w:rPr>
            </w:pPr>
            <w:r w:rsidRPr="00702466">
              <w:rPr>
                <w:sz w:val="20"/>
                <w:szCs w:val="20"/>
              </w:rPr>
              <w:t>16.</w:t>
            </w:r>
          </w:p>
        </w:tc>
        <w:tc>
          <w:tcPr>
            <w:tcW w:w="2780" w:type="dxa"/>
            <w:shd w:val="clear" w:color="auto" w:fill="auto"/>
            <w:hideMark/>
          </w:tcPr>
          <w:p w:rsidRPr="00153B8C" w:rsidR="00904B6A" w:rsidP="002B60F7" w:rsidRDefault="00904B6A">
            <w:pPr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CROATIA OSIGURANJE , Filijala Zagreb</w:t>
            </w:r>
          </w:p>
          <w:p w:rsidRPr="00153B8C" w:rsidR="00904B6A" w:rsidP="002B60F7" w:rsidRDefault="00904B6A">
            <w:pPr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Zagreb, Trg bana Jelačića 13</w:t>
            </w:r>
          </w:p>
          <w:p w:rsidRPr="00153B8C" w:rsidR="00904B6A" w:rsidP="002B60F7" w:rsidRDefault="00904B6A">
            <w:pPr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OIB 2618794862</w:t>
            </w:r>
          </w:p>
          <w:p w:rsidRPr="00153B8C" w:rsidR="00904B6A" w:rsidP="002B60F7" w:rsidRDefault="00904B6A">
            <w:pPr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zast. po punomoćniku Renati Čačić-Sambolić</w:t>
            </w:r>
          </w:p>
          <w:p w:rsidRPr="00153B8C" w:rsidR="00904B6A" w:rsidP="002B60F7" w:rsidRDefault="00904B6A">
            <w:pPr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punomoć br. Su-762/99</w:t>
            </w:r>
          </w:p>
        </w:tc>
        <w:tc>
          <w:tcPr>
            <w:tcW w:w="544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149</w:t>
            </w:r>
          </w:p>
        </w:tc>
        <w:tc>
          <w:tcPr>
            <w:tcW w:w="1366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149.055,64</w:t>
            </w:r>
          </w:p>
        </w:tc>
        <w:tc>
          <w:tcPr>
            <w:tcW w:w="2152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149.055,64</w:t>
            </w:r>
          </w:p>
        </w:tc>
      </w:tr>
      <w:tr w:rsidRPr="00153B8C" w:rsidR="00904B6A" w:rsidTr="002B60F7">
        <w:trPr>
          <w:cantSplit/>
          <w:trHeight w:val="234"/>
        </w:trPr>
        <w:tc>
          <w:tcPr>
            <w:tcW w:w="544" w:type="dxa"/>
            <w:shd w:val="clear" w:color="auto" w:fill="auto"/>
            <w:noWrap/>
          </w:tcPr>
          <w:p w:rsidRPr="00702466" w:rsidR="00904B6A" w:rsidP="002B60F7" w:rsidRDefault="00904B6A">
            <w:pPr>
              <w:jc w:val="center"/>
              <w:rPr>
                <w:sz w:val="20"/>
                <w:szCs w:val="20"/>
              </w:rPr>
            </w:pPr>
            <w:r w:rsidRPr="00702466">
              <w:rPr>
                <w:sz w:val="20"/>
                <w:szCs w:val="20"/>
              </w:rPr>
              <w:t>17.</w:t>
            </w:r>
          </w:p>
        </w:tc>
        <w:tc>
          <w:tcPr>
            <w:tcW w:w="2780" w:type="dxa"/>
            <w:shd w:val="clear" w:color="auto" w:fill="auto"/>
            <w:hideMark/>
          </w:tcPr>
          <w:p w:rsidRPr="00153B8C" w:rsidR="00904B6A" w:rsidP="002B60F7" w:rsidRDefault="00904B6A">
            <w:pPr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 xml:space="preserve">I.T. ZAGREB d.o.o. </w:t>
            </w:r>
          </w:p>
          <w:p w:rsidRPr="00153B8C" w:rsidR="00904B6A" w:rsidP="002B60F7" w:rsidRDefault="00904B6A">
            <w:pPr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Zagreb, Radnička cesta 177</w:t>
            </w:r>
          </w:p>
        </w:tc>
        <w:tc>
          <w:tcPr>
            <w:tcW w:w="544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150</w:t>
            </w:r>
          </w:p>
        </w:tc>
        <w:tc>
          <w:tcPr>
            <w:tcW w:w="1366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233.699,00</w:t>
            </w:r>
          </w:p>
        </w:tc>
        <w:tc>
          <w:tcPr>
            <w:tcW w:w="2152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233.699,00</w:t>
            </w:r>
          </w:p>
        </w:tc>
      </w:tr>
      <w:tr w:rsidRPr="00153B8C" w:rsidR="00904B6A" w:rsidTr="002B60F7">
        <w:trPr>
          <w:cantSplit/>
          <w:trHeight w:val="751"/>
        </w:trPr>
        <w:tc>
          <w:tcPr>
            <w:tcW w:w="544" w:type="dxa"/>
            <w:shd w:val="clear" w:color="auto" w:fill="auto"/>
            <w:noWrap/>
          </w:tcPr>
          <w:p w:rsidRPr="00702466" w:rsidR="00904B6A" w:rsidP="002B60F7" w:rsidRDefault="00904B6A">
            <w:pPr>
              <w:jc w:val="center"/>
              <w:rPr>
                <w:sz w:val="20"/>
                <w:szCs w:val="20"/>
              </w:rPr>
            </w:pPr>
            <w:r w:rsidRPr="00702466">
              <w:rPr>
                <w:sz w:val="20"/>
                <w:szCs w:val="20"/>
              </w:rPr>
              <w:t>18.</w:t>
            </w:r>
          </w:p>
        </w:tc>
        <w:tc>
          <w:tcPr>
            <w:tcW w:w="2780" w:type="dxa"/>
            <w:shd w:val="clear" w:color="auto" w:fill="auto"/>
            <w:hideMark/>
          </w:tcPr>
          <w:p w:rsidRPr="00153B8C" w:rsidR="00904B6A" w:rsidP="002B60F7" w:rsidRDefault="00904B6A">
            <w:pPr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ADRIA - TRGOVINA - ZAGREB d.o.o.</w:t>
            </w:r>
          </w:p>
          <w:p w:rsidRPr="00153B8C" w:rsidR="00904B6A" w:rsidP="002B60F7" w:rsidRDefault="00904B6A">
            <w:pPr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Zagreb, Avenija Vukovar 222</w:t>
            </w:r>
          </w:p>
          <w:p w:rsidRPr="00153B8C" w:rsidR="00904B6A" w:rsidP="002B60F7" w:rsidRDefault="00904B6A">
            <w:pPr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OIB 64862538713</w:t>
            </w:r>
          </w:p>
        </w:tc>
        <w:tc>
          <w:tcPr>
            <w:tcW w:w="544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151</w:t>
            </w:r>
          </w:p>
        </w:tc>
        <w:tc>
          <w:tcPr>
            <w:tcW w:w="1366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15.128,47</w:t>
            </w:r>
          </w:p>
        </w:tc>
        <w:tc>
          <w:tcPr>
            <w:tcW w:w="2152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15.128,47</w:t>
            </w:r>
          </w:p>
        </w:tc>
      </w:tr>
      <w:tr w:rsidRPr="00153B8C" w:rsidR="00904B6A" w:rsidTr="002B60F7">
        <w:trPr>
          <w:cantSplit/>
          <w:trHeight w:val="679"/>
        </w:trPr>
        <w:tc>
          <w:tcPr>
            <w:tcW w:w="544" w:type="dxa"/>
            <w:shd w:val="clear" w:color="auto" w:fill="auto"/>
            <w:noWrap/>
          </w:tcPr>
          <w:p w:rsidRPr="00702466" w:rsidR="00904B6A" w:rsidP="002B60F7" w:rsidRDefault="00904B6A">
            <w:pPr>
              <w:jc w:val="center"/>
              <w:rPr>
                <w:sz w:val="20"/>
                <w:szCs w:val="20"/>
              </w:rPr>
            </w:pPr>
            <w:r w:rsidRPr="00702466">
              <w:rPr>
                <w:sz w:val="20"/>
                <w:szCs w:val="20"/>
              </w:rPr>
              <w:t>19.</w:t>
            </w:r>
          </w:p>
        </w:tc>
        <w:tc>
          <w:tcPr>
            <w:tcW w:w="2780" w:type="dxa"/>
            <w:shd w:val="clear" w:color="auto" w:fill="auto"/>
            <w:hideMark/>
          </w:tcPr>
          <w:p w:rsidRPr="00153B8C" w:rsidR="00904B6A" w:rsidP="002B60F7" w:rsidRDefault="00904B6A">
            <w:pPr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KONZUM d.d.</w:t>
            </w:r>
          </w:p>
          <w:p w:rsidRPr="00153B8C" w:rsidR="00904B6A" w:rsidP="002B60F7" w:rsidRDefault="00904B6A">
            <w:pPr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Zagreb, Marijana Čavića 1a</w:t>
            </w:r>
          </w:p>
          <w:p w:rsidRPr="00153B8C" w:rsidR="00904B6A" w:rsidP="002B60F7" w:rsidRDefault="00904B6A">
            <w:pPr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OIB 29955634590</w:t>
            </w:r>
          </w:p>
        </w:tc>
        <w:tc>
          <w:tcPr>
            <w:tcW w:w="544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152</w:t>
            </w:r>
          </w:p>
        </w:tc>
        <w:tc>
          <w:tcPr>
            <w:tcW w:w="1366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3.881,14</w:t>
            </w:r>
          </w:p>
        </w:tc>
        <w:tc>
          <w:tcPr>
            <w:tcW w:w="2152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3.881,14</w:t>
            </w:r>
          </w:p>
        </w:tc>
      </w:tr>
      <w:tr w:rsidRPr="00153B8C" w:rsidR="00904B6A" w:rsidTr="002B60F7">
        <w:trPr>
          <w:cantSplit/>
          <w:trHeight w:val="1243"/>
        </w:trPr>
        <w:tc>
          <w:tcPr>
            <w:tcW w:w="544" w:type="dxa"/>
            <w:shd w:val="clear" w:color="auto" w:fill="auto"/>
            <w:noWrap/>
          </w:tcPr>
          <w:p w:rsidRPr="00702466" w:rsidR="00904B6A" w:rsidP="002B60F7" w:rsidRDefault="00904B6A">
            <w:pPr>
              <w:jc w:val="center"/>
              <w:rPr>
                <w:sz w:val="20"/>
                <w:szCs w:val="20"/>
              </w:rPr>
            </w:pPr>
            <w:r w:rsidRPr="00702466">
              <w:rPr>
                <w:sz w:val="20"/>
                <w:szCs w:val="20"/>
              </w:rPr>
              <w:t>20.</w:t>
            </w:r>
          </w:p>
        </w:tc>
        <w:tc>
          <w:tcPr>
            <w:tcW w:w="2780" w:type="dxa"/>
            <w:shd w:val="clear" w:color="auto" w:fill="auto"/>
            <w:hideMark/>
          </w:tcPr>
          <w:p w:rsidRPr="00153B8C" w:rsidR="00904B6A" w:rsidP="002B60F7" w:rsidRDefault="00904B6A">
            <w:pPr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HRVATSKE ŠUME d.o.o.</w:t>
            </w:r>
          </w:p>
          <w:p w:rsidRPr="00153B8C" w:rsidR="00904B6A" w:rsidP="002B60F7" w:rsidRDefault="00904B6A">
            <w:pPr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Zagreb, Ljudevita Farkaša Vukotinovića 2</w:t>
            </w:r>
          </w:p>
          <w:p w:rsidRPr="00153B8C" w:rsidR="00904B6A" w:rsidP="002B60F7" w:rsidRDefault="00904B6A">
            <w:pPr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zastupane po OD Tomić&amp;Šušnjar j.t.d.</w:t>
            </w:r>
          </w:p>
          <w:p w:rsidRPr="00153B8C" w:rsidR="00904B6A" w:rsidP="002B60F7" w:rsidRDefault="00904B6A">
            <w:pPr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iz Zagreba, Zelinska 2/I</w:t>
            </w:r>
          </w:p>
        </w:tc>
        <w:tc>
          <w:tcPr>
            <w:tcW w:w="544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153</w:t>
            </w:r>
          </w:p>
        </w:tc>
        <w:tc>
          <w:tcPr>
            <w:tcW w:w="1366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389.561,70</w:t>
            </w:r>
          </w:p>
        </w:tc>
        <w:tc>
          <w:tcPr>
            <w:tcW w:w="2152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389.561,70</w:t>
            </w:r>
          </w:p>
        </w:tc>
      </w:tr>
      <w:tr w:rsidRPr="00153B8C" w:rsidR="00904B6A" w:rsidTr="002B60F7">
        <w:trPr>
          <w:cantSplit/>
          <w:trHeight w:val="568"/>
        </w:trPr>
        <w:tc>
          <w:tcPr>
            <w:tcW w:w="544" w:type="dxa"/>
            <w:shd w:val="clear" w:color="auto" w:fill="auto"/>
            <w:noWrap/>
          </w:tcPr>
          <w:p w:rsidRPr="00702466" w:rsidR="00904B6A" w:rsidP="002B60F7" w:rsidRDefault="00904B6A">
            <w:pPr>
              <w:jc w:val="center"/>
              <w:rPr>
                <w:sz w:val="20"/>
                <w:szCs w:val="20"/>
              </w:rPr>
            </w:pPr>
            <w:r w:rsidRPr="00702466">
              <w:rPr>
                <w:sz w:val="20"/>
                <w:szCs w:val="20"/>
              </w:rPr>
              <w:t>21.</w:t>
            </w:r>
          </w:p>
        </w:tc>
        <w:tc>
          <w:tcPr>
            <w:tcW w:w="2780" w:type="dxa"/>
            <w:shd w:val="clear" w:color="auto" w:fill="auto"/>
            <w:hideMark/>
          </w:tcPr>
          <w:p w:rsidRPr="00153B8C" w:rsidR="00904B6A" w:rsidP="002B60F7" w:rsidRDefault="00904B6A">
            <w:pPr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HRVATSKI TELEKOM d.d.</w:t>
            </w:r>
          </w:p>
          <w:p w:rsidRPr="00153B8C" w:rsidR="00904B6A" w:rsidP="002B60F7" w:rsidRDefault="00904B6A">
            <w:pPr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Zagreb, Savska 32</w:t>
            </w:r>
          </w:p>
          <w:p w:rsidRPr="00153B8C" w:rsidR="00904B6A" w:rsidP="002B60F7" w:rsidRDefault="00904B6A">
            <w:pPr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OIB 81793146560</w:t>
            </w:r>
          </w:p>
        </w:tc>
        <w:tc>
          <w:tcPr>
            <w:tcW w:w="544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154</w:t>
            </w:r>
          </w:p>
        </w:tc>
        <w:tc>
          <w:tcPr>
            <w:tcW w:w="1366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48.162,06</w:t>
            </w:r>
          </w:p>
        </w:tc>
        <w:tc>
          <w:tcPr>
            <w:tcW w:w="2152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48.162,06</w:t>
            </w:r>
          </w:p>
        </w:tc>
      </w:tr>
      <w:tr w:rsidRPr="00153B8C" w:rsidR="00904B6A" w:rsidTr="002B60F7">
        <w:trPr>
          <w:cantSplit/>
          <w:trHeight w:val="435"/>
        </w:trPr>
        <w:tc>
          <w:tcPr>
            <w:tcW w:w="544" w:type="dxa"/>
            <w:shd w:val="clear" w:color="auto" w:fill="auto"/>
            <w:noWrap/>
          </w:tcPr>
          <w:p w:rsidRPr="00702466" w:rsidR="00904B6A" w:rsidP="002B60F7" w:rsidRDefault="00904B6A">
            <w:pPr>
              <w:jc w:val="center"/>
              <w:rPr>
                <w:sz w:val="20"/>
                <w:szCs w:val="20"/>
              </w:rPr>
            </w:pPr>
            <w:r w:rsidRPr="00702466">
              <w:rPr>
                <w:sz w:val="20"/>
                <w:szCs w:val="20"/>
              </w:rPr>
              <w:t>22.</w:t>
            </w:r>
          </w:p>
        </w:tc>
        <w:tc>
          <w:tcPr>
            <w:tcW w:w="2780" w:type="dxa"/>
            <w:shd w:val="clear" w:color="auto" w:fill="auto"/>
            <w:hideMark/>
          </w:tcPr>
          <w:p w:rsidRPr="00153B8C" w:rsidR="00904B6A" w:rsidP="002B60F7" w:rsidRDefault="00904B6A">
            <w:pPr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 xml:space="preserve">ŠTEDBANKA d.d. </w:t>
            </w:r>
          </w:p>
          <w:p w:rsidRPr="00153B8C" w:rsidR="00904B6A" w:rsidP="002B60F7" w:rsidRDefault="00904B6A">
            <w:pPr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Zagreb, Slavonska avenija 3</w:t>
            </w:r>
          </w:p>
        </w:tc>
        <w:tc>
          <w:tcPr>
            <w:tcW w:w="544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155</w:t>
            </w:r>
          </w:p>
        </w:tc>
        <w:tc>
          <w:tcPr>
            <w:tcW w:w="1366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17.302.608,05</w:t>
            </w:r>
          </w:p>
        </w:tc>
        <w:tc>
          <w:tcPr>
            <w:tcW w:w="2152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2.400.000,00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14.902.608,05</w:t>
            </w:r>
          </w:p>
        </w:tc>
      </w:tr>
      <w:tr w:rsidRPr="00153B8C" w:rsidR="00904B6A" w:rsidTr="002B60F7">
        <w:trPr>
          <w:cantSplit/>
          <w:trHeight w:val="1817"/>
        </w:trPr>
        <w:tc>
          <w:tcPr>
            <w:tcW w:w="544" w:type="dxa"/>
            <w:shd w:val="clear" w:color="auto" w:fill="auto"/>
            <w:noWrap/>
          </w:tcPr>
          <w:p w:rsidRPr="00702466" w:rsidR="00904B6A" w:rsidP="002B60F7" w:rsidRDefault="00904B6A">
            <w:pPr>
              <w:jc w:val="center"/>
              <w:rPr>
                <w:sz w:val="20"/>
                <w:szCs w:val="20"/>
              </w:rPr>
            </w:pPr>
            <w:r w:rsidRPr="00702466">
              <w:rPr>
                <w:sz w:val="20"/>
                <w:szCs w:val="20"/>
              </w:rPr>
              <w:t>23.</w:t>
            </w:r>
          </w:p>
        </w:tc>
        <w:tc>
          <w:tcPr>
            <w:tcW w:w="2780" w:type="dxa"/>
            <w:shd w:val="clear" w:color="auto" w:fill="auto"/>
            <w:hideMark/>
          </w:tcPr>
          <w:p w:rsidRPr="00153B8C" w:rsidR="00904B6A" w:rsidP="002B60F7" w:rsidRDefault="00904B6A">
            <w:pPr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Zavod za istraživanje i razvoj sigurnosti d.d.</w:t>
            </w:r>
          </w:p>
          <w:p w:rsidRPr="00153B8C" w:rsidR="00904B6A" w:rsidP="002B60F7" w:rsidRDefault="00904B6A">
            <w:pPr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10000 Zagreb, Ulica grada Vukovara 68</w:t>
            </w:r>
          </w:p>
          <w:p w:rsidRPr="00153B8C" w:rsidR="00904B6A" w:rsidP="002B60F7" w:rsidRDefault="00904B6A">
            <w:pPr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OIB: 05494093403</w:t>
            </w:r>
          </w:p>
          <w:p w:rsidRPr="00153B8C" w:rsidR="00904B6A" w:rsidP="002B60F7" w:rsidRDefault="00904B6A">
            <w:pPr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zastupan po odvjetniku Zdravku Dujmoviću iz</w:t>
            </w:r>
          </w:p>
          <w:p w:rsidRPr="00153B8C" w:rsidR="00904B6A" w:rsidP="002B60F7" w:rsidRDefault="00904B6A">
            <w:pPr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Zagreba, F. Bošnjakovića 6</w:t>
            </w:r>
          </w:p>
        </w:tc>
        <w:tc>
          <w:tcPr>
            <w:tcW w:w="544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156</w:t>
            </w:r>
          </w:p>
        </w:tc>
        <w:tc>
          <w:tcPr>
            <w:tcW w:w="1366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83.330,63</w:t>
            </w:r>
          </w:p>
        </w:tc>
        <w:tc>
          <w:tcPr>
            <w:tcW w:w="2152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83.330,63</w:t>
            </w:r>
          </w:p>
        </w:tc>
      </w:tr>
      <w:tr w:rsidRPr="00153B8C" w:rsidR="00904B6A" w:rsidTr="002B60F7">
        <w:trPr>
          <w:cantSplit/>
          <w:trHeight w:val="1390"/>
        </w:trPr>
        <w:tc>
          <w:tcPr>
            <w:tcW w:w="544" w:type="dxa"/>
            <w:shd w:val="clear" w:color="auto" w:fill="auto"/>
            <w:noWrap/>
          </w:tcPr>
          <w:p w:rsidRPr="00702466" w:rsidR="00904B6A" w:rsidP="002B60F7" w:rsidRDefault="00904B6A">
            <w:pPr>
              <w:jc w:val="center"/>
              <w:rPr>
                <w:sz w:val="20"/>
                <w:szCs w:val="20"/>
              </w:rPr>
            </w:pPr>
            <w:r w:rsidRPr="00702466">
              <w:rPr>
                <w:sz w:val="20"/>
                <w:szCs w:val="20"/>
              </w:rPr>
              <w:t>24.</w:t>
            </w:r>
          </w:p>
        </w:tc>
        <w:tc>
          <w:tcPr>
            <w:tcW w:w="2780" w:type="dxa"/>
            <w:shd w:val="clear" w:color="auto" w:fill="auto"/>
            <w:hideMark/>
          </w:tcPr>
          <w:p w:rsidRPr="00153B8C" w:rsidR="00904B6A" w:rsidP="002B60F7" w:rsidRDefault="00904B6A">
            <w:pPr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Schwarzi d.o.o.</w:t>
            </w:r>
          </w:p>
          <w:p w:rsidRPr="00153B8C" w:rsidR="00904B6A" w:rsidP="002B60F7" w:rsidRDefault="00904B6A">
            <w:pPr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Glina, Ulica žrtava domovinskog rata 71</w:t>
            </w:r>
          </w:p>
          <w:p w:rsidRPr="00153B8C" w:rsidR="00904B6A" w:rsidP="002B60F7" w:rsidRDefault="00904B6A">
            <w:pPr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 xml:space="preserve">zastupan po OD Anić i partneri iz </w:t>
            </w:r>
          </w:p>
          <w:p w:rsidRPr="00153B8C" w:rsidR="00904B6A" w:rsidP="002B60F7" w:rsidRDefault="00904B6A">
            <w:pPr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Zagreba, Gajeva 53</w:t>
            </w:r>
          </w:p>
        </w:tc>
        <w:tc>
          <w:tcPr>
            <w:tcW w:w="544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157</w:t>
            </w:r>
          </w:p>
        </w:tc>
        <w:tc>
          <w:tcPr>
            <w:tcW w:w="1366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895.163,11</w:t>
            </w:r>
          </w:p>
        </w:tc>
        <w:tc>
          <w:tcPr>
            <w:tcW w:w="2152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895.163,11</w:t>
            </w:r>
          </w:p>
        </w:tc>
      </w:tr>
      <w:tr w:rsidRPr="00153B8C" w:rsidR="00904B6A" w:rsidTr="002B60F7">
        <w:trPr>
          <w:cantSplit/>
          <w:trHeight w:val="1559"/>
        </w:trPr>
        <w:tc>
          <w:tcPr>
            <w:tcW w:w="544" w:type="dxa"/>
            <w:shd w:val="clear" w:color="auto" w:fill="auto"/>
            <w:noWrap/>
          </w:tcPr>
          <w:p w:rsidRPr="00702466" w:rsidR="00904B6A" w:rsidP="002B60F7" w:rsidRDefault="00904B6A">
            <w:pPr>
              <w:jc w:val="center"/>
              <w:rPr>
                <w:sz w:val="20"/>
                <w:szCs w:val="20"/>
              </w:rPr>
            </w:pPr>
            <w:r w:rsidRPr="00702466">
              <w:rPr>
                <w:sz w:val="20"/>
                <w:szCs w:val="20"/>
              </w:rPr>
              <w:t>25.</w:t>
            </w:r>
          </w:p>
        </w:tc>
        <w:tc>
          <w:tcPr>
            <w:tcW w:w="2780" w:type="dxa"/>
            <w:shd w:val="clear" w:color="auto" w:fill="auto"/>
            <w:hideMark/>
          </w:tcPr>
          <w:p w:rsidRPr="00153B8C" w:rsidR="00904B6A" w:rsidP="002B60F7" w:rsidRDefault="00904B6A">
            <w:pPr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HRVATSKE VODE Vodogospodarski odjel</w:t>
            </w:r>
          </w:p>
          <w:p w:rsidRPr="00153B8C" w:rsidR="00904B6A" w:rsidP="002B60F7" w:rsidRDefault="00904B6A">
            <w:pPr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 xml:space="preserve"> za slivno područije grada Zagreba</w:t>
            </w:r>
          </w:p>
          <w:p w:rsidRPr="00153B8C" w:rsidR="00904B6A" w:rsidP="002B60F7" w:rsidRDefault="00904B6A">
            <w:pPr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 xml:space="preserve">Zagreb, Ulica grada Vukovara 220 </w:t>
            </w:r>
          </w:p>
          <w:p w:rsidRPr="00153B8C" w:rsidR="00904B6A" w:rsidP="002B60F7" w:rsidRDefault="00904B6A">
            <w:pPr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OIB: 28921383001</w:t>
            </w:r>
          </w:p>
        </w:tc>
        <w:tc>
          <w:tcPr>
            <w:tcW w:w="544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158</w:t>
            </w:r>
          </w:p>
        </w:tc>
        <w:tc>
          <w:tcPr>
            <w:tcW w:w="1366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19.717,52</w:t>
            </w:r>
          </w:p>
        </w:tc>
        <w:tc>
          <w:tcPr>
            <w:tcW w:w="2152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19.717,52</w:t>
            </w:r>
          </w:p>
        </w:tc>
      </w:tr>
      <w:tr w:rsidRPr="00153B8C" w:rsidR="00904B6A" w:rsidTr="002B60F7">
        <w:trPr>
          <w:cantSplit/>
          <w:trHeight w:val="1057"/>
        </w:trPr>
        <w:tc>
          <w:tcPr>
            <w:tcW w:w="544" w:type="dxa"/>
            <w:shd w:val="clear" w:color="auto" w:fill="auto"/>
            <w:noWrap/>
          </w:tcPr>
          <w:p w:rsidRPr="00702466" w:rsidR="00904B6A" w:rsidP="002B60F7" w:rsidRDefault="00904B6A">
            <w:pPr>
              <w:jc w:val="center"/>
              <w:rPr>
                <w:sz w:val="20"/>
                <w:szCs w:val="20"/>
              </w:rPr>
            </w:pPr>
            <w:r w:rsidRPr="00702466">
              <w:rPr>
                <w:sz w:val="20"/>
                <w:szCs w:val="20"/>
              </w:rPr>
              <w:t>26.</w:t>
            </w:r>
          </w:p>
        </w:tc>
        <w:tc>
          <w:tcPr>
            <w:tcW w:w="2780" w:type="dxa"/>
            <w:shd w:val="clear" w:color="auto" w:fill="auto"/>
            <w:hideMark/>
          </w:tcPr>
          <w:p w:rsidRPr="00153B8C" w:rsidR="00904B6A" w:rsidP="002B60F7" w:rsidRDefault="00904B6A">
            <w:pPr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AUTO HRVATSKA Prodajno servisni centar</w:t>
            </w:r>
          </w:p>
          <w:p w:rsidRPr="00153B8C" w:rsidR="00904B6A" w:rsidP="002B60F7" w:rsidRDefault="00904B6A">
            <w:pPr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Hrvatski Leskovac, Zastavnice 25</w:t>
            </w:r>
          </w:p>
          <w:p w:rsidRPr="00153B8C" w:rsidR="00904B6A" w:rsidP="002B60F7" w:rsidRDefault="00904B6A">
            <w:pPr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OIB: 87682591133</w:t>
            </w:r>
          </w:p>
        </w:tc>
        <w:tc>
          <w:tcPr>
            <w:tcW w:w="544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159</w:t>
            </w:r>
          </w:p>
        </w:tc>
        <w:tc>
          <w:tcPr>
            <w:tcW w:w="1366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205.060,77</w:t>
            </w:r>
          </w:p>
        </w:tc>
        <w:tc>
          <w:tcPr>
            <w:tcW w:w="2152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205.060,77</w:t>
            </w:r>
          </w:p>
        </w:tc>
      </w:tr>
      <w:tr w:rsidRPr="00153B8C" w:rsidR="00904B6A" w:rsidTr="002B60F7">
        <w:trPr>
          <w:cantSplit/>
          <w:trHeight w:val="1598"/>
        </w:trPr>
        <w:tc>
          <w:tcPr>
            <w:tcW w:w="544" w:type="dxa"/>
            <w:shd w:val="clear" w:color="auto" w:fill="auto"/>
            <w:noWrap/>
          </w:tcPr>
          <w:p w:rsidRPr="00702466" w:rsidR="00904B6A" w:rsidP="002B60F7" w:rsidRDefault="00904B6A">
            <w:pPr>
              <w:jc w:val="center"/>
              <w:rPr>
                <w:sz w:val="20"/>
                <w:szCs w:val="20"/>
              </w:rPr>
            </w:pPr>
            <w:r w:rsidRPr="00702466">
              <w:rPr>
                <w:sz w:val="20"/>
                <w:szCs w:val="20"/>
              </w:rPr>
              <w:t>27.</w:t>
            </w:r>
          </w:p>
        </w:tc>
        <w:tc>
          <w:tcPr>
            <w:tcW w:w="2780" w:type="dxa"/>
            <w:shd w:val="clear" w:color="auto" w:fill="auto"/>
            <w:hideMark/>
          </w:tcPr>
          <w:p w:rsidRPr="00153B8C" w:rsidR="00904B6A" w:rsidP="002B60F7" w:rsidRDefault="00904B6A">
            <w:pPr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GRAD ZAGREB</w:t>
            </w:r>
          </w:p>
          <w:p w:rsidRPr="00153B8C" w:rsidR="00904B6A" w:rsidP="002B60F7" w:rsidRDefault="00904B6A">
            <w:pPr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Stručna služba gradonačelnika</w:t>
            </w:r>
          </w:p>
          <w:p w:rsidRPr="00153B8C" w:rsidR="00904B6A" w:rsidP="002B60F7" w:rsidRDefault="00904B6A">
            <w:pPr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Sektor za zastupanje Grada</w:t>
            </w:r>
          </w:p>
          <w:p w:rsidRPr="00153B8C" w:rsidR="00904B6A" w:rsidP="002B60F7" w:rsidRDefault="00904B6A">
            <w:pPr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Služba zab zastupanje u oarničnim i</w:t>
            </w:r>
          </w:p>
          <w:p w:rsidRPr="00153B8C" w:rsidR="00904B6A" w:rsidP="002B60F7" w:rsidRDefault="00904B6A">
            <w:pPr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stečajnim postupcima</w:t>
            </w:r>
          </w:p>
          <w:p w:rsidRPr="00153B8C" w:rsidR="00904B6A" w:rsidP="002B60F7" w:rsidRDefault="00904B6A">
            <w:pPr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Zagreb, Trg Stjepana Radića 1</w:t>
            </w:r>
          </w:p>
        </w:tc>
        <w:tc>
          <w:tcPr>
            <w:tcW w:w="544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160</w:t>
            </w:r>
          </w:p>
        </w:tc>
        <w:tc>
          <w:tcPr>
            <w:tcW w:w="1366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49.081,06</w:t>
            </w:r>
          </w:p>
        </w:tc>
        <w:tc>
          <w:tcPr>
            <w:tcW w:w="2152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49.081,06</w:t>
            </w:r>
          </w:p>
        </w:tc>
      </w:tr>
      <w:tr w:rsidRPr="00153B8C" w:rsidR="00904B6A" w:rsidTr="002B60F7">
        <w:trPr>
          <w:cantSplit/>
          <w:trHeight w:val="1408"/>
        </w:trPr>
        <w:tc>
          <w:tcPr>
            <w:tcW w:w="544" w:type="dxa"/>
            <w:shd w:val="clear" w:color="auto" w:fill="auto"/>
            <w:noWrap/>
          </w:tcPr>
          <w:p w:rsidRPr="00702466" w:rsidR="00904B6A" w:rsidP="002B60F7" w:rsidRDefault="00904B6A">
            <w:pPr>
              <w:jc w:val="center"/>
              <w:rPr>
                <w:sz w:val="20"/>
                <w:szCs w:val="20"/>
              </w:rPr>
            </w:pPr>
            <w:r w:rsidRPr="00702466">
              <w:rPr>
                <w:sz w:val="20"/>
                <w:szCs w:val="20"/>
              </w:rPr>
              <w:t>28.</w:t>
            </w:r>
          </w:p>
        </w:tc>
        <w:tc>
          <w:tcPr>
            <w:tcW w:w="2780" w:type="dxa"/>
            <w:shd w:val="clear" w:color="auto" w:fill="auto"/>
            <w:hideMark/>
          </w:tcPr>
          <w:p w:rsidRPr="00153B8C" w:rsidR="00904B6A" w:rsidP="002B60F7" w:rsidRDefault="00904B6A">
            <w:pPr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INA-Industrija nafte d.d.</w:t>
            </w:r>
          </w:p>
          <w:p w:rsidRPr="00153B8C" w:rsidR="00904B6A" w:rsidP="002B60F7" w:rsidRDefault="00904B6A">
            <w:pPr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Zagreb, Avenija Većeslava Holjevca 10</w:t>
            </w:r>
          </w:p>
          <w:p w:rsidRPr="00153B8C" w:rsidR="00904B6A" w:rsidP="002B60F7" w:rsidRDefault="00904B6A">
            <w:pPr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OIB: 27759560625</w:t>
            </w:r>
          </w:p>
          <w:p w:rsidRPr="00153B8C" w:rsidR="00904B6A" w:rsidP="002B60F7" w:rsidRDefault="00904B6A">
            <w:pPr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zastupan po OD Željka Velić-Dvoršćak j.t.d.</w:t>
            </w:r>
          </w:p>
          <w:p w:rsidRPr="00153B8C" w:rsidR="00904B6A" w:rsidP="002B60F7" w:rsidRDefault="00904B6A">
            <w:pPr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iz Zagreba, Amruševa 8</w:t>
            </w:r>
          </w:p>
        </w:tc>
        <w:tc>
          <w:tcPr>
            <w:tcW w:w="544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161</w:t>
            </w:r>
          </w:p>
        </w:tc>
        <w:tc>
          <w:tcPr>
            <w:tcW w:w="1366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10.075,92</w:t>
            </w:r>
          </w:p>
        </w:tc>
        <w:tc>
          <w:tcPr>
            <w:tcW w:w="2152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10.075,92</w:t>
            </w:r>
          </w:p>
        </w:tc>
      </w:tr>
      <w:tr w:rsidRPr="00153B8C" w:rsidR="00904B6A" w:rsidTr="002B60F7">
        <w:trPr>
          <w:cantSplit/>
          <w:trHeight w:val="921"/>
        </w:trPr>
        <w:tc>
          <w:tcPr>
            <w:tcW w:w="544" w:type="dxa"/>
            <w:shd w:val="clear" w:color="auto" w:fill="auto"/>
            <w:noWrap/>
          </w:tcPr>
          <w:p w:rsidRPr="00702466" w:rsidR="00904B6A" w:rsidP="002B60F7" w:rsidRDefault="00904B6A">
            <w:pPr>
              <w:jc w:val="center"/>
              <w:rPr>
                <w:sz w:val="20"/>
                <w:szCs w:val="20"/>
              </w:rPr>
            </w:pPr>
            <w:r w:rsidRPr="00702466">
              <w:rPr>
                <w:sz w:val="20"/>
                <w:szCs w:val="20"/>
              </w:rPr>
              <w:t>29.</w:t>
            </w:r>
          </w:p>
        </w:tc>
        <w:tc>
          <w:tcPr>
            <w:tcW w:w="2780" w:type="dxa"/>
            <w:shd w:val="clear" w:color="auto" w:fill="auto"/>
            <w:hideMark/>
          </w:tcPr>
          <w:p w:rsidRPr="00153B8C" w:rsidR="00904B6A" w:rsidP="002B60F7" w:rsidRDefault="00904B6A">
            <w:pPr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GOLUBOVEČKI KAMENOLOMI d.o.o.</w:t>
            </w:r>
          </w:p>
          <w:p w:rsidRPr="00153B8C" w:rsidR="00904B6A" w:rsidP="002B60F7" w:rsidRDefault="00904B6A">
            <w:pPr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49255 Novi Golubovec, Novi Golubovec 26</w:t>
            </w:r>
          </w:p>
          <w:p w:rsidRPr="00153B8C" w:rsidR="00904B6A" w:rsidP="002B60F7" w:rsidRDefault="00904B6A">
            <w:pPr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OIB: 17144387225</w:t>
            </w:r>
          </w:p>
        </w:tc>
        <w:tc>
          <w:tcPr>
            <w:tcW w:w="544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162</w:t>
            </w:r>
          </w:p>
        </w:tc>
        <w:tc>
          <w:tcPr>
            <w:tcW w:w="1366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353.566,24</w:t>
            </w:r>
          </w:p>
        </w:tc>
        <w:tc>
          <w:tcPr>
            <w:tcW w:w="2152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353.566,24</w:t>
            </w:r>
          </w:p>
        </w:tc>
      </w:tr>
      <w:tr w:rsidRPr="00153B8C" w:rsidR="00904B6A" w:rsidTr="002B60F7">
        <w:trPr>
          <w:cantSplit/>
          <w:trHeight w:val="598"/>
        </w:trPr>
        <w:tc>
          <w:tcPr>
            <w:tcW w:w="544" w:type="dxa"/>
            <w:shd w:val="clear" w:color="auto" w:fill="auto"/>
            <w:noWrap/>
          </w:tcPr>
          <w:p w:rsidRPr="00702466" w:rsidR="00904B6A" w:rsidP="002B60F7" w:rsidRDefault="00904B6A">
            <w:pPr>
              <w:jc w:val="center"/>
              <w:rPr>
                <w:sz w:val="20"/>
                <w:szCs w:val="20"/>
              </w:rPr>
            </w:pPr>
            <w:r w:rsidRPr="00702466">
              <w:rPr>
                <w:sz w:val="20"/>
                <w:szCs w:val="20"/>
              </w:rPr>
              <w:t>30.</w:t>
            </w:r>
          </w:p>
        </w:tc>
        <w:tc>
          <w:tcPr>
            <w:tcW w:w="2780" w:type="dxa"/>
            <w:shd w:val="clear" w:color="auto" w:fill="auto"/>
            <w:hideMark/>
          </w:tcPr>
          <w:p w:rsidRPr="00153B8C" w:rsidR="00904B6A" w:rsidP="002B60F7" w:rsidRDefault="00904B6A">
            <w:pPr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ZAGREBAČKA BANKA d.d.</w:t>
            </w:r>
          </w:p>
          <w:p w:rsidRPr="00153B8C" w:rsidR="00904B6A" w:rsidP="002B60F7" w:rsidRDefault="00904B6A">
            <w:pPr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Zagreb, Paromlinska 2</w:t>
            </w:r>
          </w:p>
          <w:p w:rsidRPr="00153B8C" w:rsidR="00904B6A" w:rsidP="002B60F7" w:rsidRDefault="00904B6A">
            <w:pPr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OIB 92963223473</w:t>
            </w:r>
          </w:p>
        </w:tc>
        <w:tc>
          <w:tcPr>
            <w:tcW w:w="544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163</w:t>
            </w:r>
          </w:p>
        </w:tc>
        <w:tc>
          <w:tcPr>
            <w:tcW w:w="1366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1.249.424,23</w:t>
            </w:r>
          </w:p>
        </w:tc>
        <w:tc>
          <w:tcPr>
            <w:tcW w:w="2152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185.900,64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1.063.523,59</w:t>
            </w:r>
          </w:p>
        </w:tc>
      </w:tr>
      <w:tr w:rsidRPr="00153B8C" w:rsidR="00904B6A" w:rsidTr="002B60F7">
        <w:trPr>
          <w:cantSplit/>
          <w:trHeight w:val="1330"/>
        </w:trPr>
        <w:tc>
          <w:tcPr>
            <w:tcW w:w="544" w:type="dxa"/>
            <w:shd w:val="clear" w:color="auto" w:fill="auto"/>
            <w:noWrap/>
          </w:tcPr>
          <w:p w:rsidRPr="00702466" w:rsidR="00904B6A" w:rsidP="002B60F7" w:rsidRDefault="00904B6A">
            <w:pPr>
              <w:jc w:val="center"/>
              <w:rPr>
                <w:sz w:val="20"/>
                <w:szCs w:val="20"/>
              </w:rPr>
            </w:pPr>
            <w:r w:rsidRPr="00702466">
              <w:rPr>
                <w:sz w:val="20"/>
                <w:szCs w:val="20"/>
              </w:rPr>
              <w:t>31.</w:t>
            </w:r>
          </w:p>
        </w:tc>
        <w:tc>
          <w:tcPr>
            <w:tcW w:w="2780" w:type="dxa"/>
            <w:shd w:val="clear" w:color="auto" w:fill="auto"/>
            <w:hideMark/>
          </w:tcPr>
          <w:p w:rsidRPr="00153B8C" w:rsidR="00904B6A" w:rsidP="002B60F7" w:rsidRDefault="00904B6A">
            <w:pPr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RH-MINISTARSTVO FINANCIJA</w:t>
            </w:r>
          </w:p>
          <w:p w:rsidRPr="00153B8C" w:rsidR="00904B6A" w:rsidP="002B60F7" w:rsidRDefault="00904B6A">
            <w:pPr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Porezna uprava, Područni ured Zagreb</w:t>
            </w:r>
          </w:p>
          <w:p w:rsidRPr="00153B8C" w:rsidR="00904B6A" w:rsidP="002B60F7" w:rsidRDefault="00904B6A">
            <w:pPr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zastup. po Županijskom državnom</w:t>
            </w:r>
          </w:p>
          <w:p w:rsidRPr="00153B8C" w:rsidR="00904B6A" w:rsidP="002B60F7" w:rsidRDefault="00904B6A">
            <w:pPr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odvjetništvu u Zagrebu</w:t>
            </w:r>
          </w:p>
        </w:tc>
        <w:tc>
          <w:tcPr>
            <w:tcW w:w="544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164</w:t>
            </w:r>
          </w:p>
        </w:tc>
        <w:tc>
          <w:tcPr>
            <w:tcW w:w="1366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4.334.610,34</w:t>
            </w:r>
          </w:p>
        </w:tc>
        <w:tc>
          <w:tcPr>
            <w:tcW w:w="2152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1.593.025,25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2.741.585,09</w:t>
            </w:r>
          </w:p>
        </w:tc>
      </w:tr>
      <w:tr w:rsidRPr="00153B8C" w:rsidR="00904B6A" w:rsidTr="002B60F7">
        <w:trPr>
          <w:cantSplit/>
          <w:trHeight w:val="687"/>
        </w:trPr>
        <w:tc>
          <w:tcPr>
            <w:tcW w:w="544" w:type="dxa"/>
            <w:shd w:val="clear" w:color="auto" w:fill="auto"/>
            <w:noWrap/>
          </w:tcPr>
          <w:p w:rsidRPr="00702466" w:rsidR="00904B6A" w:rsidP="002B60F7" w:rsidRDefault="00904B6A">
            <w:pPr>
              <w:jc w:val="center"/>
              <w:rPr>
                <w:sz w:val="20"/>
                <w:szCs w:val="20"/>
              </w:rPr>
            </w:pPr>
            <w:r w:rsidRPr="00702466">
              <w:rPr>
                <w:sz w:val="20"/>
                <w:szCs w:val="20"/>
              </w:rPr>
              <w:t>32.</w:t>
            </w:r>
          </w:p>
        </w:tc>
        <w:tc>
          <w:tcPr>
            <w:tcW w:w="2780" w:type="dxa"/>
            <w:shd w:val="clear" w:color="auto" w:fill="auto"/>
            <w:hideMark/>
          </w:tcPr>
          <w:p w:rsidRPr="00153B8C" w:rsidR="00904B6A" w:rsidP="002B60F7" w:rsidRDefault="00904B6A">
            <w:pPr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HEP-OPSKRBA d.o.o.</w:t>
            </w:r>
          </w:p>
          <w:p w:rsidRPr="00153B8C" w:rsidR="00904B6A" w:rsidP="002B60F7" w:rsidRDefault="00904B6A">
            <w:pPr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10000 Zagreb, Ulica grada Vukovara 37</w:t>
            </w:r>
          </w:p>
          <w:p w:rsidRPr="00153B8C" w:rsidR="00904B6A" w:rsidP="002B60F7" w:rsidRDefault="00904B6A">
            <w:pPr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OIB 63073332379</w:t>
            </w:r>
          </w:p>
        </w:tc>
        <w:tc>
          <w:tcPr>
            <w:tcW w:w="544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165</w:t>
            </w:r>
          </w:p>
        </w:tc>
        <w:tc>
          <w:tcPr>
            <w:tcW w:w="1366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26.094,74</w:t>
            </w:r>
          </w:p>
        </w:tc>
        <w:tc>
          <w:tcPr>
            <w:tcW w:w="2152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26.094,74</w:t>
            </w:r>
          </w:p>
        </w:tc>
      </w:tr>
      <w:tr w:rsidRPr="00153B8C" w:rsidR="00904B6A" w:rsidTr="002B60F7">
        <w:trPr>
          <w:cantSplit/>
          <w:trHeight w:val="757"/>
        </w:trPr>
        <w:tc>
          <w:tcPr>
            <w:tcW w:w="544" w:type="dxa"/>
            <w:shd w:val="clear" w:color="auto" w:fill="auto"/>
            <w:noWrap/>
          </w:tcPr>
          <w:p w:rsidRPr="00702466" w:rsidR="00904B6A" w:rsidP="002B60F7" w:rsidRDefault="00904B6A">
            <w:pPr>
              <w:jc w:val="center"/>
              <w:rPr>
                <w:sz w:val="20"/>
                <w:szCs w:val="20"/>
              </w:rPr>
            </w:pPr>
            <w:r w:rsidRPr="00702466">
              <w:rPr>
                <w:sz w:val="20"/>
                <w:szCs w:val="20"/>
              </w:rPr>
              <w:t>33.</w:t>
            </w:r>
          </w:p>
        </w:tc>
        <w:tc>
          <w:tcPr>
            <w:tcW w:w="2780" w:type="dxa"/>
            <w:shd w:val="clear" w:color="auto" w:fill="auto"/>
            <w:hideMark/>
          </w:tcPr>
          <w:p w:rsidRPr="00153B8C" w:rsidR="00904B6A" w:rsidP="002B60F7" w:rsidRDefault="00904B6A">
            <w:pPr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KUNAGORA d.o.o.</w:t>
            </w:r>
          </w:p>
          <w:p w:rsidRPr="00153B8C" w:rsidR="00904B6A" w:rsidP="002B60F7" w:rsidRDefault="00904B6A">
            <w:pPr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49218 Pregrada, Trg Gospe Kunagorske 8</w:t>
            </w:r>
          </w:p>
          <w:p w:rsidRPr="00153B8C" w:rsidR="00904B6A" w:rsidP="002B60F7" w:rsidRDefault="00904B6A">
            <w:pPr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OIB: 96065207022</w:t>
            </w:r>
          </w:p>
        </w:tc>
        <w:tc>
          <w:tcPr>
            <w:tcW w:w="544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166</w:t>
            </w:r>
          </w:p>
        </w:tc>
        <w:tc>
          <w:tcPr>
            <w:tcW w:w="1366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94.934,02</w:t>
            </w:r>
          </w:p>
        </w:tc>
        <w:tc>
          <w:tcPr>
            <w:tcW w:w="2152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94.934,02</w:t>
            </w:r>
          </w:p>
        </w:tc>
      </w:tr>
      <w:tr w:rsidRPr="00153B8C" w:rsidR="00904B6A" w:rsidTr="002B60F7">
        <w:trPr>
          <w:cantSplit/>
          <w:trHeight w:val="543"/>
        </w:trPr>
        <w:tc>
          <w:tcPr>
            <w:tcW w:w="544" w:type="dxa"/>
            <w:shd w:val="clear" w:color="auto" w:fill="auto"/>
            <w:noWrap/>
          </w:tcPr>
          <w:p w:rsidRPr="00702466" w:rsidR="00904B6A" w:rsidP="002B60F7" w:rsidRDefault="00904B6A">
            <w:pPr>
              <w:jc w:val="center"/>
              <w:rPr>
                <w:sz w:val="20"/>
                <w:szCs w:val="20"/>
              </w:rPr>
            </w:pPr>
            <w:r w:rsidRPr="00702466">
              <w:rPr>
                <w:sz w:val="20"/>
                <w:szCs w:val="20"/>
              </w:rPr>
              <w:t>34.</w:t>
            </w:r>
          </w:p>
        </w:tc>
        <w:tc>
          <w:tcPr>
            <w:tcW w:w="2780" w:type="dxa"/>
            <w:shd w:val="clear" w:color="auto" w:fill="auto"/>
            <w:hideMark/>
          </w:tcPr>
          <w:p w:rsidRPr="00153B8C" w:rsidR="00904B6A" w:rsidP="002B60F7" w:rsidRDefault="00904B6A">
            <w:pPr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BUKI-GRADNJA d.o.o.</w:t>
            </w:r>
          </w:p>
          <w:p w:rsidRPr="00153B8C" w:rsidR="00904B6A" w:rsidP="002B60F7" w:rsidRDefault="00904B6A">
            <w:pPr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49218 Pregrada, Vrhi Pregradski 72</w:t>
            </w:r>
          </w:p>
          <w:p w:rsidRPr="00153B8C" w:rsidR="00904B6A" w:rsidP="002B60F7" w:rsidRDefault="00904B6A">
            <w:pPr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OIB: 70007666733</w:t>
            </w:r>
          </w:p>
        </w:tc>
        <w:tc>
          <w:tcPr>
            <w:tcW w:w="544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167</w:t>
            </w:r>
          </w:p>
        </w:tc>
        <w:tc>
          <w:tcPr>
            <w:tcW w:w="1366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369.000,00</w:t>
            </w:r>
          </w:p>
        </w:tc>
        <w:tc>
          <w:tcPr>
            <w:tcW w:w="2152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369.000,00</w:t>
            </w:r>
          </w:p>
        </w:tc>
      </w:tr>
      <w:tr w:rsidRPr="00153B8C" w:rsidR="00904B6A" w:rsidTr="002B60F7">
        <w:trPr>
          <w:cantSplit/>
          <w:trHeight w:val="316"/>
        </w:trPr>
        <w:tc>
          <w:tcPr>
            <w:tcW w:w="544" w:type="dxa"/>
            <w:shd w:val="clear" w:color="auto" w:fill="auto"/>
            <w:noWrap/>
          </w:tcPr>
          <w:p w:rsidRPr="00702466" w:rsidR="00904B6A" w:rsidP="002B60F7" w:rsidRDefault="00904B6A">
            <w:pPr>
              <w:jc w:val="center"/>
              <w:rPr>
                <w:sz w:val="20"/>
                <w:szCs w:val="20"/>
              </w:rPr>
            </w:pPr>
            <w:r w:rsidRPr="00702466">
              <w:rPr>
                <w:sz w:val="20"/>
                <w:szCs w:val="20"/>
              </w:rPr>
              <w:t>35.</w:t>
            </w:r>
          </w:p>
        </w:tc>
        <w:tc>
          <w:tcPr>
            <w:tcW w:w="2780" w:type="dxa"/>
            <w:shd w:val="clear" w:color="auto" w:fill="auto"/>
            <w:hideMark/>
          </w:tcPr>
          <w:p w:rsidRPr="00153B8C" w:rsidR="00904B6A" w:rsidP="002B60F7" w:rsidRDefault="00904B6A">
            <w:pPr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Matovina Josip</w:t>
            </w:r>
          </w:p>
          <w:p w:rsidRPr="00153B8C" w:rsidR="00904B6A" w:rsidP="002B60F7" w:rsidRDefault="00904B6A">
            <w:pPr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10000 Zagreb, Štefanićeva 4</w:t>
            </w:r>
          </w:p>
        </w:tc>
        <w:tc>
          <w:tcPr>
            <w:tcW w:w="544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168</w:t>
            </w:r>
          </w:p>
        </w:tc>
        <w:tc>
          <w:tcPr>
            <w:tcW w:w="1366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1.711,34</w:t>
            </w:r>
          </w:p>
        </w:tc>
        <w:tc>
          <w:tcPr>
            <w:tcW w:w="2152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1.711,34</w:t>
            </w:r>
          </w:p>
        </w:tc>
      </w:tr>
      <w:tr w:rsidRPr="00153B8C" w:rsidR="00904B6A" w:rsidTr="002B60F7">
        <w:trPr>
          <w:cantSplit/>
          <w:trHeight w:val="708"/>
        </w:trPr>
        <w:tc>
          <w:tcPr>
            <w:tcW w:w="544" w:type="dxa"/>
            <w:shd w:val="clear" w:color="auto" w:fill="auto"/>
            <w:noWrap/>
          </w:tcPr>
          <w:p w:rsidRPr="00702466" w:rsidR="00904B6A" w:rsidP="002B60F7" w:rsidRDefault="00904B6A">
            <w:pPr>
              <w:jc w:val="center"/>
              <w:rPr>
                <w:sz w:val="20"/>
                <w:szCs w:val="20"/>
              </w:rPr>
            </w:pPr>
            <w:r w:rsidRPr="00702466">
              <w:rPr>
                <w:sz w:val="20"/>
                <w:szCs w:val="20"/>
              </w:rPr>
              <w:t>36.</w:t>
            </w:r>
          </w:p>
        </w:tc>
        <w:tc>
          <w:tcPr>
            <w:tcW w:w="2780" w:type="dxa"/>
            <w:shd w:val="clear" w:color="auto" w:fill="auto"/>
            <w:hideMark/>
          </w:tcPr>
          <w:p w:rsidRPr="00153B8C" w:rsidR="00904B6A" w:rsidP="002B60F7" w:rsidRDefault="00904B6A">
            <w:pPr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GRADSKA PLINARA-OPSKRBA d.o.o.</w:t>
            </w:r>
          </w:p>
          <w:p w:rsidRPr="00153B8C" w:rsidR="00904B6A" w:rsidP="002B60F7" w:rsidRDefault="00904B6A">
            <w:pPr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Zagreb, Radnička cesta 1</w:t>
            </w:r>
          </w:p>
          <w:p w:rsidRPr="00153B8C" w:rsidR="00904B6A" w:rsidP="002B60F7" w:rsidRDefault="00904B6A">
            <w:pPr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OIB: 74364771096</w:t>
            </w:r>
          </w:p>
        </w:tc>
        <w:tc>
          <w:tcPr>
            <w:tcW w:w="544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169</w:t>
            </w:r>
          </w:p>
        </w:tc>
        <w:tc>
          <w:tcPr>
            <w:tcW w:w="1366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15.980,96</w:t>
            </w:r>
          </w:p>
        </w:tc>
        <w:tc>
          <w:tcPr>
            <w:tcW w:w="2152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15.980,96</w:t>
            </w:r>
          </w:p>
        </w:tc>
      </w:tr>
      <w:tr w:rsidRPr="00153B8C" w:rsidR="00904B6A" w:rsidTr="002B60F7">
        <w:trPr>
          <w:cantSplit/>
          <w:trHeight w:val="1559"/>
        </w:trPr>
        <w:tc>
          <w:tcPr>
            <w:tcW w:w="544" w:type="dxa"/>
            <w:shd w:val="clear" w:color="auto" w:fill="auto"/>
            <w:noWrap/>
          </w:tcPr>
          <w:p w:rsidRPr="00702466" w:rsidR="00904B6A" w:rsidP="002B60F7" w:rsidRDefault="00904B6A">
            <w:pPr>
              <w:jc w:val="center"/>
              <w:rPr>
                <w:sz w:val="20"/>
                <w:szCs w:val="20"/>
              </w:rPr>
            </w:pPr>
            <w:r w:rsidRPr="00702466">
              <w:rPr>
                <w:sz w:val="20"/>
                <w:szCs w:val="20"/>
              </w:rPr>
              <w:t>37.</w:t>
            </w:r>
          </w:p>
        </w:tc>
        <w:tc>
          <w:tcPr>
            <w:tcW w:w="2780" w:type="dxa"/>
            <w:shd w:val="clear" w:color="auto" w:fill="auto"/>
            <w:hideMark/>
          </w:tcPr>
          <w:p w:rsidRPr="00153B8C" w:rsidR="00904B6A" w:rsidP="002B60F7" w:rsidRDefault="00904B6A">
            <w:pPr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IGM ŠLJUNČARA TRSTENIK d.d.</w:t>
            </w:r>
          </w:p>
          <w:p w:rsidRPr="00153B8C" w:rsidR="00904B6A" w:rsidP="002B60F7" w:rsidRDefault="00904B6A">
            <w:pPr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Čista Mlaka, Zagrebačka 97</w:t>
            </w:r>
          </w:p>
          <w:p w:rsidRPr="00153B8C" w:rsidR="00904B6A" w:rsidP="002B60F7" w:rsidRDefault="00904B6A">
            <w:pPr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OIB: 00447165545</w:t>
            </w:r>
          </w:p>
          <w:p w:rsidRPr="00153B8C" w:rsidR="00904B6A" w:rsidP="002B60F7" w:rsidRDefault="00904B6A">
            <w:pPr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 xml:space="preserve">zastupan po OU Antun Šagovac iz </w:t>
            </w:r>
          </w:p>
          <w:p w:rsidRPr="00153B8C" w:rsidR="00904B6A" w:rsidP="002B60F7" w:rsidRDefault="00904B6A">
            <w:pPr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Velike Gorice, Zagrebačka 17/II</w:t>
            </w:r>
          </w:p>
        </w:tc>
        <w:tc>
          <w:tcPr>
            <w:tcW w:w="544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170</w:t>
            </w:r>
          </w:p>
        </w:tc>
        <w:tc>
          <w:tcPr>
            <w:tcW w:w="1366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783.254,40</w:t>
            </w:r>
          </w:p>
        </w:tc>
        <w:tc>
          <w:tcPr>
            <w:tcW w:w="2152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783.254,40</w:t>
            </w:r>
          </w:p>
        </w:tc>
      </w:tr>
      <w:tr w:rsidRPr="00153B8C" w:rsidR="00904B6A" w:rsidTr="002B60F7">
        <w:trPr>
          <w:cantSplit/>
          <w:trHeight w:val="1272"/>
        </w:trPr>
        <w:tc>
          <w:tcPr>
            <w:tcW w:w="544" w:type="dxa"/>
            <w:shd w:val="clear" w:color="auto" w:fill="auto"/>
            <w:noWrap/>
          </w:tcPr>
          <w:p w:rsidRPr="00702466" w:rsidR="00904B6A" w:rsidP="002B60F7" w:rsidRDefault="00904B6A">
            <w:pPr>
              <w:jc w:val="center"/>
              <w:rPr>
                <w:sz w:val="20"/>
                <w:szCs w:val="20"/>
              </w:rPr>
            </w:pPr>
            <w:r w:rsidRPr="00702466">
              <w:rPr>
                <w:sz w:val="20"/>
                <w:szCs w:val="20"/>
              </w:rPr>
              <w:t>38.</w:t>
            </w:r>
          </w:p>
        </w:tc>
        <w:tc>
          <w:tcPr>
            <w:tcW w:w="2780" w:type="dxa"/>
            <w:shd w:val="clear" w:color="auto" w:fill="auto"/>
            <w:hideMark/>
          </w:tcPr>
          <w:p w:rsidRPr="00153B8C" w:rsidR="00904B6A" w:rsidP="002B60F7" w:rsidRDefault="00904B6A">
            <w:pPr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UTP d.o.o.</w:t>
            </w:r>
          </w:p>
          <w:p w:rsidRPr="00153B8C" w:rsidR="00904B6A" w:rsidP="002B60F7" w:rsidRDefault="00904B6A">
            <w:pPr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Pula, Sv. Polikarpa 8</w:t>
            </w:r>
          </w:p>
          <w:p w:rsidRPr="00153B8C" w:rsidR="00904B6A" w:rsidP="002B60F7" w:rsidRDefault="00904B6A">
            <w:pPr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OIB  78830943478</w:t>
            </w:r>
          </w:p>
          <w:p w:rsidRPr="00153B8C" w:rsidR="00904B6A" w:rsidP="002B60F7" w:rsidRDefault="00904B6A">
            <w:pPr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Zastupan po odvjetniku Drobnjak Saši iz</w:t>
            </w:r>
          </w:p>
          <w:p w:rsidRPr="00153B8C" w:rsidR="00904B6A" w:rsidP="002B60F7" w:rsidRDefault="00904B6A">
            <w:pPr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Pule, Mutvoranska 3</w:t>
            </w:r>
          </w:p>
        </w:tc>
        <w:tc>
          <w:tcPr>
            <w:tcW w:w="544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171</w:t>
            </w:r>
          </w:p>
        </w:tc>
        <w:tc>
          <w:tcPr>
            <w:tcW w:w="1366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31.491,87</w:t>
            </w:r>
          </w:p>
        </w:tc>
        <w:tc>
          <w:tcPr>
            <w:tcW w:w="2152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31.491,87</w:t>
            </w:r>
          </w:p>
        </w:tc>
      </w:tr>
      <w:tr w:rsidRPr="00153B8C" w:rsidR="00904B6A" w:rsidTr="002B60F7">
        <w:trPr>
          <w:cantSplit/>
          <w:trHeight w:val="1420"/>
        </w:trPr>
        <w:tc>
          <w:tcPr>
            <w:tcW w:w="544" w:type="dxa"/>
            <w:shd w:val="clear" w:color="auto" w:fill="auto"/>
            <w:noWrap/>
          </w:tcPr>
          <w:p w:rsidRPr="00702466" w:rsidR="00904B6A" w:rsidP="002B60F7" w:rsidRDefault="00904B6A">
            <w:pPr>
              <w:jc w:val="center"/>
              <w:rPr>
                <w:sz w:val="20"/>
                <w:szCs w:val="20"/>
              </w:rPr>
            </w:pPr>
            <w:r w:rsidRPr="00702466">
              <w:rPr>
                <w:sz w:val="20"/>
                <w:szCs w:val="20"/>
              </w:rPr>
              <w:t>39.</w:t>
            </w:r>
          </w:p>
        </w:tc>
        <w:tc>
          <w:tcPr>
            <w:tcW w:w="2780" w:type="dxa"/>
            <w:shd w:val="clear" w:color="auto" w:fill="auto"/>
            <w:hideMark/>
          </w:tcPr>
          <w:p w:rsidRPr="00153B8C" w:rsidR="00904B6A" w:rsidP="002B60F7" w:rsidRDefault="00904B6A">
            <w:pPr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KAMENOLOM GORJAK d.o.o.</w:t>
            </w:r>
          </w:p>
          <w:p w:rsidRPr="00153B8C" w:rsidR="00904B6A" w:rsidP="002B60F7" w:rsidRDefault="00904B6A">
            <w:pPr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49224 Lepajci, Velika Ves 106g</w:t>
            </w:r>
          </w:p>
          <w:p w:rsidRPr="00153B8C" w:rsidR="00904B6A" w:rsidP="002B60F7" w:rsidRDefault="00904B6A">
            <w:pPr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OIB: 70092623710</w:t>
            </w:r>
          </w:p>
          <w:p w:rsidRPr="00153B8C" w:rsidR="00904B6A" w:rsidP="002B60F7" w:rsidRDefault="00904B6A">
            <w:pPr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zastupa</w:t>
            </w:r>
            <w:r>
              <w:rPr>
                <w:rFonts w:eastAsia="Times New Roman"/>
                <w:sz w:val="20"/>
                <w:szCs w:val="20"/>
              </w:rPr>
              <w:t xml:space="preserve">n po odvjetniku Romeu Herceg iz </w:t>
            </w:r>
            <w:r w:rsidRPr="00153B8C">
              <w:rPr>
                <w:rFonts w:eastAsia="Times New Roman"/>
                <w:sz w:val="20"/>
                <w:szCs w:val="20"/>
              </w:rPr>
              <w:t>Zaboka</w:t>
            </w:r>
          </w:p>
        </w:tc>
        <w:tc>
          <w:tcPr>
            <w:tcW w:w="544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172</w:t>
            </w:r>
          </w:p>
        </w:tc>
        <w:tc>
          <w:tcPr>
            <w:tcW w:w="1366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771.905,42</w:t>
            </w:r>
          </w:p>
        </w:tc>
        <w:tc>
          <w:tcPr>
            <w:tcW w:w="2152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771.905,42</w:t>
            </w:r>
          </w:p>
        </w:tc>
      </w:tr>
      <w:tr w:rsidRPr="00153B8C" w:rsidR="00904B6A" w:rsidTr="002B60F7">
        <w:trPr>
          <w:cantSplit/>
          <w:trHeight w:val="1798"/>
        </w:trPr>
        <w:tc>
          <w:tcPr>
            <w:tcW w:w="544" w:type="dxa"/>
            <w:shd w:val="clear" w:color="auto" w:fill="auto"/>
            <w:noWrap/>
          </w:tcPr>
          <w:p w:rsidRPr="00702466" w:rsidR="00904B6A" w:rsidP="002B60F7" w:rsidRDefault="00904B6A">
            <w:pPr>
              <w:jc w:val="center"/>
              <w:rPr>
                <w:sz w:val="20"/>
                <w:szCs w:val="20"/>
              </w:rPr>
            </w:pPr>
            <w:r w:rsidRPr="00702466">
              <w:rPr>
                <w:sz w:val="20"/>
                <w:szCs w:val="20"/>
              </w:rPr>
              <w:t>40.</w:t>
            </w:r>
          </w:p>
        </w:tc>
        <w:tc>
          <w:tcPr>
            <w:tcW w:w="2780" w:type="dxa"/>
            <w:shd w:val="clear" w:color="auto" w:fill="auto"/>
            <w:hideMark/>
          </w:tcPr>
          <w:p w:rsidRPr="00153B8C" w:rsidR="00904B6A" w:rsidP="002B60F7" w:rsidRDefault="00904B6A">
            <w:pPr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ZAGREBAČKI HOLDING d.o.o.</w:t>
            </w:r>
          </w:p>
          <w:p w:rsidRPr="00153B8C" w:rsidR="00904B6A" w:rsidP="002B60F7" w:rsidRDefault="00904B6A">
            <w:pPr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Zagreb, Ulica grada Vukovara 41</w:t>
            </w:r>
          </w:p>
          <w:p w:rsidRPr="00153B8C" w:rsidR="00904B6A" w:rsidP="002B60F7" w:rsidRDefault="00904B6A">
            <w:pPr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OIB: 85584865987</w:t>
            </w:r>
          </w:p>
          <w:p w:rsidRPr="00153B8C" w:rsidR="00904B6A" w:rsidP="002B60F7" w:rsidRDefault="00904B6A">
            <w:pPr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zastupan po odvjetnik Zoran Cvitković iz</w:t>
            </w:r>
          </w:p>
          <w:p w:rsidRPr="00153B8C" w:rsidR="00904B6A" w:rsidP="002B60F7" w:rsidRDefault="00904B6A">
            <w:pPr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Zagreba, Ilica 191c/5</w:t>
            </w:r>
          </w:p>
        </w:tc>
        <w:tc>
          <w:tcPr>
            <w:tcW w:w="544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175</w:t>
            </w:r>
          </w:p>
        </w:tc>
        <w:tc>
          <w:tcPr>
            <w:tcW w:w="1366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602.270,22</w:t>
            </w:r>
          </w:p>
        </w:tc>
        <w:tc>
          <w:tcPr>
            <w:tcW w:w="2152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602.270,22</w:t>
            </w:r>
          </w:p>
        </w:tc>
      </w:tr>
      <w:tr w:rsidRPr="00153B8C" w:rsidR="00904B6A" w:rsidTr="002B60F7">
        <w:trPr>
          <w:cantSplit/>
          <w:trHeight w:val="1215"/>
        </w:trPr>
        <w:tc>
          <w:tcPr>
            <w:tcW w:w="544" w:type="dxa"/>
            <w:shd w:val="clear" w:color="auto" w:fill="auto"/>
            <w:noWrap/>
          </w:tcPr>
          <w:p w:rsidRPr="00702466" w:rsidR="00904B6A" w:rsidP="002B60F7" w:rsidRDefault="00904B6A">
            <w:pPr>
              <w:jc w:val="center"/>
              <w:rPr>
                <w:sz w:val="20"/>
                <w:szCs w:val="20"/>
              </w:rPr>
            </w:pPr>
            <w:r w:rsidRPr="00702466">
              <w:rPr>
                <w:sz w:val="20"/>
                <w:szCs w:val="20"/>
              </w:rPr>
              <w:t>41.</w:t>
            </w:r>
          </w:p>
        </w:tc>
        <w:tc>
          <w:tcPr>
            <w:tcW w:w="2780" w:type="dxa"/>
            <w:shd w:val="clear" w:color="auto" w:fill="auto"/>
            <w:hideMark/>
          </w:tcPr>
          <w:p w:rsidRPr="00153B8C" w:rsidR="00904B6A" w:rsidP="002B60F7" w:rsidRDefault="00904B6A">
            <w:pPr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TEGRA d.o.o.</w:t>
            </w:r>
          </w:p>
          <w:p w:rsidRPr="00153B8C" w:rsidR="00904B6A" w:rsidP="002B60F7" w:rsidRDefault="00904B6A">
            <w:pPr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Čakovec, Mihovljanska 70</w:t>
            </w:r>
          </w:p>
          <w:p w:rsidRPr="00153B8C" w:rsidR="00904B6A" w:rsidP="002B60F7" w:rsidRDefault="00904B6A">
            <w:pPr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OIB: 52347609859</w:t>
            </w:r>
          </w:p>
          <w:p w:rsidRPr="00153B8C" w:rsidR="00904B6A" w:rsidP="002B60F7" w:rsidRDefault="00904B6A">
            <w:pPr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zastupan po odvjetniku Danko Mandić iz</w:t>
            </w:r>
          </w:p>
          <w:p w:rsidRPr="00153B8C" w:rsidR="00904B6A" w:rsidP="002B60F7" w:rsidRDefault="00904B6A">
            <w:pPr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Čakovca, Ljudevita Gaja 17</w:t>
            </w:r>
          </w:p>
        </w:tc>
        <w:tc>
          <w:tcPr>
            <w:tcW w:w="544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176</w:t>
            </w:r>
          </w:p>
        </w:tc>
        <w:tc>
          <w:tcPr>
            <w:tcW w:w="1366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51.185,03</w:t>
            </w:r>
          </w:p>
        </w:tc>
        <w:tc>
          <w:tcPr>
            <w:tcW w:w="2152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51.185,03</w:t>
            </w:r>
          </w:p>
        </w:tc>
      </w:tr>
      <w:tr w:rsidRPr="00153B8C" w:rsidR="00904B6A" w:rsidTr="002B60F7">
        <w:trPr>
          <w:cantSplit/>
          <w:trHeight w:val="1376"/>
        </w:trPr>
        <w:tc>
          <w:tcPr>
            <w:tcW w:w="544" w:type="dxa"/>
            <w:shd w:val="clear" w:color="auto" w:fill="auto"/>
            <w:noWrap/>
          </w:tcPr>
          <w:p w:rsidRPr="00702466" w:rsidR="00904B6A" w:rsidP="002B60F7" w:rsidRDefault="00904B6A">
            <w:pPr>
              <w:jc w:val="center"/>
              <w:rPr>
                <w:sz w:val="20"/>
                <w:szCs w:val="20"/>
              </w:rPr>
            </w:pPr>
            <w:r w:rsidRPr="00702466">
              <w:rPr>
                <w:sz w:val="20"/>
                <w:szCs w:val="20"/>
              </w:rPr>
              <w:t>42.</w:t>
            </w:r>
          </w:p>
        </w:tc>
        <w:tc>
          <w:tcPr>
            <w:tcW w:w="2780" w:type="dxa"/>
            <w:shd w:val="clear" w:color="auto" w:fill="auto"/>
            <w:hideMark/>
          </w:tcPr>
          <w:p w:rsidRPr="00153B8C" w:rsidR="00904B6A" w:rsidP="002B60F7" w:rsidRDefault="00904B6A">
            <w:pPr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PERI oplate i skele d.o.o.</w:t>
            </w:r>
          </w:p>
          <w:p w:rsidRPr="00153B8C" w:rsidR="00904B6A" w:rsidP="002B60F7" w:rsidRDefault="00904B6A">
            <w:pPr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10250 Donji Stupnik, Dolenica 20</w:t>
            </w:r>
          </w:p>
          <w:p w:rsidRPr="00153B8C" w:rsidR="00904B6A" w:rsidP="002B60F7" w:rsidRDefault="00904B6A">
            <w:pPr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MB 1892568</w:t>
            </w:r>
          </w:p>
          <w:p w:rsidRPr="00153B8C" w:rsidR="00904B6A" w:rsidP="002B60F7" w:rsidRDefault="00904B6A">
            <w:pPr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zastupana po odvjetnici Višnji Galešić iz</w:t>
            </w:r>
          </w:p>
          <w:p w:rsidRPr="00153B8C" w:rsidR="00904B6A" w:rsidP="002B60F7" w:rsidRDefault="00904B6A">
            <w:pPr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Zagreba, N. Jurišiča 24/I</w:t>
            </w:r>
          </w:p>
        </w:tc>
        <w:tc>
          <w:tcPr>
            <w:tcW w:w="544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177</w:t>
            </w:r>
          </w:p>
        </w:tc>
        <w:tc>
          <w:tcPr>
            <w:tcW w:w="1366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6.021,84</w:t>
            </w:r>
          </w:p>
        </w:tc>
        <w:tc>
          <w:tcPr>
            <w:tcW w:w="2152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6.021,84</w:t>
            </w:r>
          </w:p>
        </w:tc>
      </w:tr>
      <w:tr w:rsidRPr="00153B8C" w:rsidR="00904B6A" w:rsidTr="002B60F7">
        <w:trPr>
          <w:cantSplit/>
          <w:trHeight w:val="336"/>
        </w:trPr>
        <w:tc>
          <w:tcPr>
            <w:tcW w:w="544" w:type="dxa"/>
            <w:shd w:val="clear" w:color="auto" w:fill="auto"/>
            <w:noWrap/>
          </w:tcPr>
          <w:p w:rsidRPr="00702466" w:rsidR="00904B6A" w:rsidP="002B60F7" w:rsidRDefault="00904B6A">
            <w:pPr>
              <w:jc w:val="center"/>
              <w:rPr>
                <w:sz w:val="20"/>
                <w:szCs w:val="20"/>
              </w:rPr>
            </w:pPr>
            <w:r w:rsidRPr="00702466">
              <w:rPr>
                <w:sz w:val="20"/>
                <w:szCs w:val="20"/>
              </w:rPr>
              <w:t>43.</w:t>
            </w:r>
          </w:p>
        </w:tc>
        <w:tc>
          <w:tcPr>
            <w:tcW w:w="2780" w:type="dxa"/>
            <w:shd w:val="clear" w:color="auto" w:fill="auto"/>
            <w:hideMark/>
          </w:tcPr>
          <w:p w:rsidRPr="00153B8C" w:rsidR="00904B6A" w:rsidP="002B60F7" w:rsidRDefault="00904B6A">
            <w:pPr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RUDOMAR d.o.o.</w:t>
            </w:r>
          </w:p>
          <w:p w:rsidRPr="00153B8C" w:rsidR="00904B6A" w:rsidP="002B60F7" w:rsidRDefault="00904B6A">
            <w:pPr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49215 Tuhelj, Sveti Križ 154</w:t>
            </w:r>
          </w:p>
        </w:tc>
        <w:tc>
          <w:tcPr>
            <w:tcW w:w="544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178</w:t>
            </w:r>
          </w:p>
        </w:tc>
        <w:tc>
          <w:tcPr>
            <w:tcW w:w="1366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21.561,20</w:t>
            </w:r>
          </w:p>
        </w:tc>
        <w:tc>
          <w:tcPr>
            <w:tcW w:w="2152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21.561,20</w:t>
            </w:r>
          </w:p>
        </w:tc>
      </w:tr>
      <w:tr w:rsidRPr="00153B8C" w:rsidR="00904B6A" w:rsidTr="002B60F7">
        <w:trPr>
          <w:cantSplit/>
          <w:trHeight w:val="442"/>
        </w:trPr>
        <w:tc>
          <w:tcPr>
            <w:tcW w:w="544" w:type="dxa"/>
            <w:shd w:val="clear" w:color="auto" w:fill="auto"/>
            <w:noWrap/>
          </w:tcPr>
          <w:p w:rsidRPr="00702466" w:rsidR="00904B6A" w:rsidP="002B60F7" w:rsidRDefault="00904B6A">
            <w:pPr>
              <w:jc w:val="center"/>
              <w:rPr>
                <w:sz w:val="20"/>
                <w:szCs w:val="20"/>
              </w:rPr>
            </w:pPr>
            <w:r w:rsidRPr="00702466">
              <w:rPr>
                <w:sz w:val="20"/>
                <w:szCs w:val="20"/>
              </w:rPr>
              <w:t>44.</w:t>
            </w:r>
          </w:p>
        </w:tc>
        <w:tc>
          <w:tcPr>
            <w:tcW w:w="2780" w:type="dxa"/>
            <w:shd w:val="clear" w:color="auto" w:fill="auto"/>
            <w:hideMark/>
          </w:tcPr>
          <w:p w:rsidRPr="00153B8C" w:rsidR="00904B6A" w:rsidP="002B60F7" w:rsidRDefault="00904B6A">
            <w:pPr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M.S. MILENGRAD d.o.o.</w:t>
            </w:r>
          </w:p>
          <w:p w:rsidRPr="00153B8C" w:rsidR="00904B6A" w:rsidP="002B60F7" w:rsidRDefault="00904B6A">
            <w:pPr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Zagreb, Šipkovica 51</w:t>
            </w:r>
          </w:p>
          <w:p w:rsidRPr="00153B8C" w:rsidR="00904B6A" w:rsidP="002B60F7" w:rsidRDefault="00904B6A">
            <w:pPr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OIB: 73009623972</w:t>
            </w:r>
          </w:p>
        </w:tc>
        <w:tc>
          <w:tcPr>
            <w:tcW w:w="544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179</w:t>
            </w:r>
          </w:p>
        </w:tc>
        <w:tc>
          <w:tcPr>
            <w:tcW w:w="1366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136.948,08</w:t>
            </w:r>
          </w:p>
        </w:tc>
        <w:tc>
          <w:tcPr>
            <w:tcW w:w="2152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136.948,08</w:t>
            </w:r>
          </w:p>
        </w:tc>
      </w:tr>
      <w:tr w:rsidRPr="00153B8C" w:rsidR="00904B6A" w:rsidTr="002B60F7">
        <w:trPr>
          <w:cantSplit/>
          <w:trHeight w:val="1430"/>
        </w:trPr>
        <w:tc>
          <w:tcPr>
            <w:tcW w:w="544" w:type="dxa"/>
            <w:shd w:val="clear" w:color="auto" w:fill="auto"/>
            <w:noWrap/>
          </w:tcPr>
          <w:p w:rsidRPr="00702466" w:rsidR="00904B6A" w:rsidP="002B60F7" w:rsidRDefault="00904B6A">
            <w:pPr>
              <w:jc w:val="center"/>
              <w:rPr>
                <w:sz w:val="20"/>
                <w:szCs w:val="20"/>
              </w:rPr>
            </w:pPr>
            <w:r w:rsidRPr="00702466">
              <w:rPr>
                <w:sz w:val="20"/>
                <w:szCs w:val="20"/>
              </w:rPr>
              <w:t>45.</w:t>
            </w:r>
          </w:p>
        </w:tc>
        <w:tc>
          <w:tcPr>
            <w:tcW w:w="2780" w:type="dxa"/>
            <w:shd w:val="clear" w:color="auto" w:fill="auto"/>
            <w:hideMark/>
          </w:tcPr>
          <w:p w:rsidRPr="00153B8C" w:rsidR="00904B6A" w:rsidP="002B60F7" w:rsidRDefault="00904B6A">
            <w:pPr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 xml:space="preserve">PONGRAC d.o.o. </w:t>
            </w:r>
          </w:p>
          <w:p w:rsidRPr="00153B8C" w:rsidR="00904B6A" w:rsidP="002B60F7" w:rsidRDefault="00904B6A">
            <w:pPr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Zagreb, Savica 123</w:t>
            </w:r>
          </w:p>
          <w:p w:rsidRPr="00153B8C" w:rsidR="00904B6A" w:rsidP="002B60F7" w:rsidRDefault="00904B6A">
            <w:pPr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OIB: 77501179425</w:t>
            </w:r>
          </w:p>
          <w:p w:rsidRPr="00153B8C" w:rsidR="00904B6A" w:rsidP="002B60F7" w:rsidRDefault="00904B6A">
            <w:pPr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zastupana po odvjetniku Ranku Bratanić iz</w:t>
            </w:r>
          </w:p>
          <w:p w:rsidRPr="00153B8C" w:rsidR="00904B6A" w:rsidP="002B60F7" w:rsidRDefault="00904B6A">
            <w:pPr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Zagreba, Trg Francuske Republike 4</w:t>
            </w:r>
          </w:p>
        </w:tc>
        <w:tc>
          <w:tcPr>
            <w:tcW w:w="544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180</w:t>
            </w:r>
          </w:p>
        </w:tc>
        <w:tc>
          <w:tcPr>
            <w:tcW w:w="1366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67.691,48</w:t>
            </w:r>
          </w:p>
        </w:tc>
        <w:tc>
          <w:tcPr>
            <w:tcW w:w="2152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67.691,48</w:t>
            </w:r>
          </w:p>
        </w:tc>
      </w:tr>
      <w:tr w:rsidRPr="00153B8C" w:rsidR="00904B6A" w:rsidTr="002B60F7">
        <w:trPr>
          <w:cantSplit/>
          <w:trHeight w:val="943"/>
        </w:trPr>
        <w:tc>
          <w:tcPr>
            <w:tcW w:w="544" w:type="dxa"/>
            <w:shd w:val="clear" w:color="auto" w:fill="auto"/>
            <w:noWrap/>
          </w:tcPr>
          <w:p w:rsidRPr="00702466" w:rsidR="00904B6A" w:rsidP="002B60F7" w:rsidRDefault="00904B6A">
            <w:pPr>
              <w:jc w:val="center"/>
              <w:rPr>
                <w:sz w:val="20"/>
                <w:szCs w:val="20"/>
              </w:rPr>
            </w:pPr>
            <w:r w:rsidRPr="00702466">
              <w:rPr>
                <w:sz w:val="20"/>
                <w:szCs w:val="20"/>
              </w:rPr>
              <w:t>46.</w:t>
            </w:r>
          </w:p>
        </w:tc>
        <w:tc>
          <w:tcPr>
            <w:tcW w:w="2780" w:type="dxa"/>
            <w:shd w:val="clear" w:color="auto" w:fill="auto"/>
            <w:hideMark/>
          </w:tcPr>
          <w:p w:rsidRPr="00153B8C" w:rsidR="00904B6A" w:rsidP="002B60F7" w:rsidRDefault="00904B6A">
            <w:pPr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Prijevoz i trgovina na veliko Golubić</w:t>
            </w:r>
          </w:p>
          <w:p w:rsidRPr="00153B8C" w:rsidR="00904B6A" w:rsidP="002B60F7" w:rsidRDefault="00904B6A">
            <w:pPr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vl. Golubić Željko</w:t>
            </w:r>
          </w:p>
          <w:p w:rsidRPr="00153B8C" w:rsidR="00904B6A" w:rsidP="002B60F7" w:rsidRDefault="00904B6A">
            <w:pPr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49218 Pregrada, Valentinovo 8</w:t>
            </w:r>
          </w:p>
          <w:p w:rsidRPr="00153B8C" w:rsidR="00904B6A" w:rsidP="002B60F7" w:rsidRDefault="00904B6A">
            <w:pPr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OIB: 19050703400</w:t>
            </w:r>
          </w:p>
        </w:tc>
        <w:tc>
          <w:tcPr>
            <w:tcW w:w="544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181</w:t>
            </w:r>
          </w:p>
        </w:tc>
        <w:tc>
          <w:tcPr>
            <w:tcW w:w="1366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88.644,84</w:t>
            </w:r>
          </w:p>
        </w:tc>
        <w:tc>
          <w:tcPr>
            <w:tcW w:w="2152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88.644,84</w:t>
            </w:r>
          </w:p>
        </w:tc>
      </w:tr>
      <w:tr w:rsidRPr="00153B8C" w:rsidR="00904B6A" w:rsidTr="002B60F7">
        <w:trPr>
          <w:cantSplit/>
          <w:trHeight w:val="850"/>
        </w:trPr>
        <w:tc>
          <w:tcPr>
            <w:tcW w:w="544" w:type="dxa"/>
            <w:shd w:val="clear" w:color="auto" w:fill="auto"/>
            <w:noWrap/>
          </w:tcPr>
          <w:p w:rsidRPr="00702466" w:rsidR="00904B6A" w:rsidP="002B60F7" w:rsidRDefault="00904B6A">
            <w:pPr>
              <w:jc w:val="center"/>
              <w:rPr>
                <w:sz w:val="20"/>
                <w:szCs w:val="20"/>
              </w:rPr>
            </w:pPr>
            <w:r w:rsidRPr="00702466">
              <w:rPr>
                <w:sz w:val="20"/>
                <w:szCs w:val="20"/>
              </w:rPr>
              <w:t>47.</w:t>
            </w:r>
          </w:p>
        </w:tc>
        <w:tc>
          <w:tcPr>
            <w:tcW w:w="2780" w:type="dxa"/>
            <w:shd w:val="clear" w:color="auto" w:fill="auto"/>
            <w:hideMark/>
          </w:tcPr>
          <w:p w:rsidRPr="00153B8C" w:rsidR="00904B6A" w:rsidP="002B60F7" w:rsidRDefault="00904B6A">
            <w:pPr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Zagorski vodovod d.o.o.</w:t>
            </w:r>
          </w:p>
          <w:p w:rsidRPr="00153B8C" w:rsidR="00904B6A" w:rsidP="002B60F7" w:rsidRDefault="00904B6A">
            <w:pPr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49210 Zabok, Ksavera Šandora Gjalskog 1</w:t>
            </w:r>
          </w:p>
          <w:p w:rsidRPr="00153B8C" w:rsidR="00904B6A" w:rsidP="002B60F7" w:rsidRDefault="00904B6A">
            <w:pPr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OIB 61979475705</w:t>
            </w:r>
          </w:p>
        </w:tc>
        <w:tc>
          <w:tcPr>
            <w:tcW w:w="544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182</w:t>
            </w:r>
          </w:p>
        </w:tc>
        <w:tc>
          <w:tcPr>
            <w:tcW w:w="1366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7.690,85</w:t>
            </w:r>
          </w:p>
        </w:tc>
        <w:tc>
          <w:tcPr>
            <w:tcW w:w="2152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7.690,85</w:t>
            </w:r>
          </w:p>
        </w:tc>
      </w:tr>
      <w:tr w:rsidRPr="00153B8C" w:rsidR="00904B6A" w:rsidTr="002B60F7">
        <w:trPr>
          <w:cantSplit/>
          <w:trHeight w:val="1757"/>
        </w:trPr>
        <w:tc>
          <w:tcPr>
            <w:tcW w:w="544" w:type="dxa"/>
            <w:shd w:val="clear" w:color="auto" w:fill="auto"/>
            <w:noWrap/>
          </w:tcPr>
          <w:p w:rsidRPr="00702466" w:rsidR="00904B6A" w:rsidP="002B60F7" w:rsidRDefault="00904B6A">
            <w:pPr>
              <w:jc w:val="center"/>
              <w:rPr>
                <w:sz w:val="20"/>
                <w:szCs w:val="20"/>
              </w:rPr>
            </w:pPr>
            <w:r w:rsidRPr="00702466">
              <w:rPr>
                <w:sz w:val="20"/>
                <w:szCs w:val="20"/>
              </w:rPr>
              <w:t>48.</w:t>
            </w:r>
          </w:p>
        </w:tc>
        <w:tc>
          <w:tcPr>
            <w:tcW w:w="2780" w:type="dxa"/>
            <w:shd w:val="clear" w:color="auto" w:fill="auto"/>
            <w:hideMark/>
          </w:tcPr>
          <w:p w:rsidRPr="00153B8C" w:rsidR="00904B6A" w:rsidP="002B60F7" w:rsidRDefault="00904B6A">
            <w:pPr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HB STAN obrt za upravljanje zgradama</w:t>
            </w:r>
          </w:p>
          <w:p w:rsidRPr="00153B8C" w:rsidR="00904B6A" w:rsidP="002B60F7" w:rsidRDefault="00904B6A">
            <w:pPr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vl. Branko Haistor</w:t>
            </w:r>
          </w:p>
          <w:p w:rsidRPr="00153B8C" w:rsidR="00904B6A" w:rsidP="002B60F7" w:rsidRDefault="00904B6A">
            <w:pPr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Crikvenica, Kralja Zvonimira 70</w:t>
            </w:r>
          </w:p>
          <w:p w:rsidRPr="00153B8C" w:rsidR="00904B6A" w:rsidP="002B60F7" w:rsidRDefault="00904B6A">
            <w:pPr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zastupan p</w:t>
            </w:r>
            <w:r>
              <w:rPr>
                <w:rFonts w:eastAsia="Times New Roman"/>
                <w:sz w:val="20"/>
                <w:szCs w:val="20"/>
              </w:rPr>
              <w:t xml:space="preserve">o odvjetnici Mirjani Domijan iz </w:t>
            </w:r>
            <w:r w:rsidRPr="00153B8C">
              <w:rPr>
                <w:rFonts w:eastAsia="Times New Roman"/>
                <w:sz w:val="20"/>
                <w:szCs w:val="20"/>
              </w:rPr>
              <w:t>Crikvenice Hrusta 2b</w:t>
            </w:r>
          </w:p>
        </w:tc>
        <w:tc>
          <w:tcPr>
            <w:tcW w:w="544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183</w:t>
            </w:r>
          </w:p>
        </w:tc>
        <w:tc>
          <w:tcPr>
            <w:tcW w:w="1366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2.995,20</w:t>
            </w:r>
          </w:p>
        </w:tc>
        <w:tc>
          <w:tcPr>
            <w:tcW w:w="2152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2.995,20</w:t>
            </w:r>
          </w:p>
        </w:tc>
      </w:tr>
      <w:tr w:rsidRPr="00153B8C" w:rsidR="00904B6A" w:rsidTr="002B60F7">
        <w:trPr>
          <w:cantSplit/>
          <w:trHeight w:val="1314"/>
        </w:trPr>
        <w:tc>
          <w:tcPr>
            <w:tcW w:w="544" w:type="dxa"/>
            <w:shd w:val="clear" w:color="auto" w:fill="auto"/>
            <w:noWrap/>
          </w:tcPr>
          <w:p w:rsidRPr="00702466" w:rsidR="00904B6A" w:rsidP="002B60F7" w:rsidRDefault="00904B6A">
            <w:pPr>
              <w:jc w:val="center"/>
              <w:rPr>
                <w:sz w:val="20"/>
                <w:szCs w:val="20"/>
              </w:rPr>
            </w:pPr>
            <w:r w:rsidRPr="00702466">
              <w:rPr>
                <w:sz w:val="20"/>
                <w:szCs w:val="20"/>
              </w:rPr>
              <w:t>49.</w:t>
            </w:r>
          </w:p>
        </w:tc>
        <w:tc>
          <w:tcPr>
            <w:tcW w:w="2780" w:type="dxa"/>
            <w:shd w:val="clear" w:color="auto" w:fill="auto"/>
            <w:hideMark/>
          </w:tcPr>
          <w:p w:rsidRPr="00153B8C" w:rsidR="00904B6A" w:rsidP="002B60F7" w:rsidRDefault="00904B6A">
            <w:pPr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BETON-LUČKO d.o.o.</w:t>
            </w:r>
          </w:p>
          <w:p w:rsidRPr="00153B8C" w:rsidR="00904B6A" w:rsidP="002B60F7" w:rsidRDefault="00904B6A">
            <w:pPr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Zagreb-Lučko, Puškarićeca 1b</w:t>
            </w:r>
          </w:p>
          <w:p w:rsidRPr="00153B8C" w:rsidR="00904B6A" w:rsidP="002B60F7" w:rsidRDefault="00904B6A">
            <w:pPr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OIB: 87425920265</w:t>
            </w:r>
          </w:p>
          <w:p w:rsidRPr="00153B8C" w:rsidR="00904B6A" w:rsidP="002B60F7" w:rsidRDefault="00904B6A">
            <w:pPr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Zastupan po OU Dlačić iz Zagreba,</w:t>
            </w:r>
          </w:p>
          <w:p w:rsidRPr="00153B8C" w:rsidR="00904B6A" w:rsidP="002B60F7" w:rsidRDefault="00904B6A">
            <w:pPr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Kneza Mislava 10</w:t>
            </w:r>
          </w:p>
        </w:tc>
        <w:tc>
          <w:tcPr>
            <w:tcW w:w="544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184</w:t>
            </w:r>
          </w:p>
        </w:tc>
        <w:tc>
          <w:tcPr>
            <w:tcW w:w="1366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956.060,07</w:t>
            </w:r>
          </w:p>
        </w:tc>
        <w:tc>
          <w:tcPr>
            <w:tcW w:w="2152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956.060,07</w:t>
            </w:r>
          </w:p>
        </w:tc>
      </w:tr>
      <w:tr w:rsidRPr="00153B8C" w:rsidR="00904B6A" w:rsidTr="002B60F7">
        <w:trPr>
          <w:cantSplit/>
          <w:trHeight w:val="1631"/>
        </w:trPr>
        <w:tc>
          <w:tcPr>
            <w:tcW w:w="544" w:type="dxa"/>
            <w:shd w:val="clear" w:color="auto" w:fill="auto"/>
            <w:noWrap/>
          </w:tcPr>
          <w:p w:rsidRPr="00702466" w:rsidR="00904B6A" w:rsidP="002B60F7" w:rsidRDefault="00904B6A">
            <w:pPr>
              <w:jc w:val="center"/>
              <w:rPr>
                <w:sz w:val="20"/>
                <w:szCs w:val="20"/>
              </w:rPr>
            </w:pPr>
            <w:r w:rsidRPr="00702466">
              <w:rPr>
                <w:sz w:val="20"/>
                <w:szCs w:val="20"/>
              </w:rPr>
              <w:t>50.</w:t>
            </w:r>
          </w:p>
        </w:tc>
        <w:tc>
          <w:tcPr>
            <w:tcW w:w="2780" w:type="dxa"/>
            <w:shd w:val="clear" w:color="auto" w:fill="auto"/>
            <w:hideMark/>
          </w:tcPr>
          <w:p w:rsidRPr="00153B8C" w:rsidR="00904B6A" w:rsidP="002B60F7" w:rsidRDefault="00904B6A">
            <w:pPr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 xml:space="preserve">TRI LIPE Trgovina, ugostiteljstvo, </w:t>
            </w:r>
          </w:p>
          <w:p w:rsidRPr="00153B8C" w:rsidR="00904B6A" w:rsidP="002B60F7" w:rsidRDefault="00904B6A">
            <w:pPr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prijvozništvo i sušenje građe</w:t>
            </w:r>
          </w:p>
          <w:p w:rsidRPr="00153B8C" w:rsidR="00904B6A" w:rsidP="002B60F7" w:rsidRDefault="00904B6A">
            <w:pPr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vl. Ivica Jurčan</w:t>
            </w:r>
          </w:p>
          <w:p w:rsidRPr="00153B8C" w:rsidR="00904B6A" w:rsidP="002B60F7" w:rsidRDefault="00904B6A">
            <w:pPr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Desinić, Ravnice Desiničke 40/1</w:t>
            </w:r>
          </w:p>
          <w:p w:rsidRPr="00153B8C" w:rsidR="00904B6A" w:rsidP="002B60F7" w:rsidRDefault="00904B6A">
            <w:pPr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OIB: 29533762347</w:t>
            </w:r>
          </w:p>
        </w:tc>
        <w:tc>
          <w:tcPr>
            <w:tcW w:w="544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185</w:t>
            </w:r>
          </w:p>
        </w:tc>
        <w:tc>
          <w:tcPr>
            <w:tcW w:w="1366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231.466,50</w:t>
            </w:r>
          </w:p>
        </w:tc>
        <w:tc>
          <w:tcPr>
            <w:tcW w:w="2152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231.466,50</w:t>
            </w:r>
          </w:p>
        </w:tc>
      </w:tr>
      <w:tr w:rsidRPr="00153B8C" w:rsidR="00904B6A" w:rsidTr="002B60F7">
        <w:trPr>
          <w:cantSplit/>
          <w:trHeight w:val="1272"/>
        </w:trPr>
        <w:tc>
          <w:tcPr>
            <w:tcW w:w="544" w:type="dxa"/>
            <w:shd w:val="clear" w:color="auto" w:fill="auto"/>
            <w:noWrap/>
          </w:tcPr>
          <w:p w:rsidRPr="00702466" w:rsidR="00904B6A" w:rsidP="002B60F7" w:rsidRDefault="00904B6A">
            <w:pPr>
              <w:jc w:val="center"/>
              <w:rPr>
                <w:sz w:val="20"/>
                <w:szCs w:val="20"/>
              </w:rPr>
            </w:pPr>
            <w:r w:rsidRPr="00702466">
              <w:rPr>
                <w:sz w:val="20"/>
                <w:szCs w:val="20"/>
              </w:rPr>
              <w:t>51.</w:t>
            </w:r>
          </w:p>
        </w:tc>
        <w:tc>
          <w:tcPr>
            <w:tcW w:w="2780" w:type="dxa"/>
            <w:shd w:val="clear" w:color="auto" w:fill="auto"/>
            <w:hideMark/>
          </w:tcPr>
          <w:p w:rsidRPr="00153B8C" w:rsidR="00904B6A" w:rsidP="002B60F7" w:rsidRDefault="00904B6A">
            <w:pPr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Bidd Samobor d.o.o.</w:t>
            </w:r>
          </w:p>
          <w:p w:rsidRPr="00153B8C" w:rsidR="00904B6A" w:rsidP="002B60F7" w:rsidRDefault="00904B6A">
            <w:pPr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10430 Samobor, M. Korvina 7</w:t>
            </w:r>
          </w:p>
          <w:p w:rsidRPr="00153B8C" w:rsidR="00904B6A" w:rsidP="002B60F7" w:rsidRDefault="00904B6A">
            <w:pPr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OIB:  04857353497</w:t>
            </w:r>
          </w:p>
          <w:p w:rsidRPr="00153B8C" w:rsidR="00904B6A" w:rsidP="002B60F7" w:rsidRDefault="00904B6A">
            <w:pPr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zastupan po OU Darko Marjanović iz Zagreba,</w:t>
            </w:r>
          </w:p>
          <w:p w:rsidRPr="00153B8C" w:rsidR="00904B6A" w:rsidP="002B60F7" w:rsidRDefault="00904B6A">
            <w:pPr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Pavla Hatza 10</w:t>
            </w:r>
          </w:p>
        </w:tc>
        <w:tc>
          <w:tcPr>
            <w:tcW w:w="544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186</w:t>
            </w:r>
          </w:p>
        </w:tc>
        <w:tc>
          <w:tcPr>
            <w:tcW w:w="1366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37.601,92</w:t>
            </w:r>
          </w:p>
        </w:tc>
        <w:tc>
          <w:tcPr>
            <w:tcW w:w="2152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37.601,92</w:t>
            </w:r>
          </w:p>
        </w:tc>
      </w:tr>
      <w:tr w:rsidRPr="00153B8C" w:rsidR="00904B6A" w:rsidTr="002B60F7">
        <w:trPr>
          <w:cantSplit/>
          <w:trHeight w:val="1576"/>
        </w:trPr>
        <w:tc>
          <w:tcPr>
            <w:tcW w:w="544" w:type="dxa"/>
            <w:shd w:val="clear" w:color="auto" w:fill="auto"/>
            <w:noWrap/>
          </w:tcPr>
          <w:p w:rsidRPr="00702466" w:rsidR="00904B6A" w:rsidP="002B60F7" w:rsidRDefault="00904B6A">
            <w:pPr>
              <w:jc w:val="center"/>
              <w:rPr>
                <w:sz w:val="20"/>
                <w:szCs w:val="20"/>
              </w:rPr>
            </w:pPr>
            <w:r w:rsidRPr="00702466">
              <w:rPr>
                <w:sz w:val="20"/>
                <w:szCs w:val="20"/>
              </w:rPr>
              <w:t>52.</w:t>
            </w:r>
          </w:p>
        </w:tc>
        <w:tc>
          <w:tcPr>
            <w:tcW w:w="2780" w:type="dxa"/>
            <w:shd w:val="clear" w:color="auto" w:fill="auto"/>
            <w:hideMark/>
          </w:tcPr>
          <w:p w:rsidRPr="00153B8C" w:rsidR="00904B6A" w:rsidP="002B60F7" w:rsidRDefault="00904B6A">
            <w:pPr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Jadransko osiguranje d.d. - Podružnica Zagreb</w:t>
            </w:r>
          </w:p>
          <w:p w:rsidRPr="00153B8C" w:rsidR="00904B6A" w:rsidP="002B60F7" w:rsidRDefault="00904B6A">
            <w:pPr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10000 Zagreb, Listopadska 2</w:t>
            </w:r>
          </w:p>
          <w:p w:rsidRPr="00153B8C" w:rsidR="00904B6A" w:rsidP="002B60F7" w:rsidRDefault="00904B6A">
            <w:pPr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OIB: 94472454976</w:t>
            </w:r>
          </w:p>
          <w:p w:rsidRPr="00153B8C" w:rsidR="00904B6A" w:rsidP="002B60F7" w:rsidRDefault="00904B6A">
            <w:pPr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 xml:space="preserve">Zastupana po direktoru podružnice </w:t>
            </w:r>
          </w:p>
          <w:p w:rsidRPr="00153B8C" w:rsidR="00904B6A" w:rsidP="002B60F7" w:rsidRDefault="00904B6A">
            <w:pPr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Nenadu Volareviću</w:t>
            </w:r>
          </w:p>
        </w:tc>
        <w:tc>
          <w:tcPr>
            <w:tcW w:w="544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187</w:t>
            </w:r>
          </w:p>
        </w:tc>
        <w:tc>
          <w:tcPr>
            <w:tcW w:w="1366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134.103,21</w:t>
            </w:r>
          </w:p>
        </w:tc>
        <w:tc>
          <w:tcPr>
            <w:tcW w:w="2152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134.103,21</w:t>
            </w:r>
          </w:p>
        </w:tc>
      </w:tr>
      <w:tr w:rsidRPr="00153B8C" w:rsidR="00904B6A" w:rsidTr="002B60F7">
        <w:trPr>
          <w:cantSplit/>
          <w:trHeight w:val="380"/>
        </w:trPr>
        <w:tc>
          <w:tcPr>
            <w:tcW w:w="544" w:type="dxa"/>
            <w:shd w:val="clear" w:color="auto" w:fill="auto"/>
            <w:noWrap/>
          </w:tcPr>
          <w:p w:rsidRPr="00702466" w:rsidR="00904B6A" w:rsidP="002B60F7" w:rsidRDefault="00904B6A">
            <w:pPr>
              <w:jc w:val="center"/>
              <w:rPr>
                <w:sz w:val="20"/>
                <w:szCs w:val="20"/>
              </w:rPr>
            </w:pPr>
            <w:r w:rsidRPr="00702466">
              <w:rPr>
                <w:sz w:val="20"/>
                <w:szCs w:val="20"/>
              </w:rPr>
              <w:t>53.</w:t>
            </w:r>
          </w:p>
        </w:tc>
        <w:tc>
          <w:tcPr>
            <w:tcW w:w="2780" w:type="dxa"/>
            <w:shd w:val="clear" w:color="auto" w:fill="auto"/>
            <w:hideMark/>
          </w:tcPr>
          <w:p w:rsidRPr="00153B8C" w:rsidR="00904B6A" w:rsidP="002B60F7" w:rsidRDefault="00904B6A">
            <w:pPr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Presečki grupa d.o.o.</w:t>
            </w:r>
          </w:p>
          <w:p w:rsidRPr="00153B8C" w:rsidR="00904B6A" w:rsidP="002B60F7" w:rsidRDefault="00904B6A">
            <w:pPr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Krapina, Frane Galovića 15</w:t>
            </w:r>
          </w:p>
        </w:tc>
        <w:tc>
          <w:tcPr>
            <w:tcW w:w="544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188</w:t>
            </w:r>
          </w:p>
        </w:tc>
        <w:tc>
          <w:tcPr>
            <w:tcW w:w="1366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3.500,00</w:t>
            </w:r>
          </w:p>
        </w:tc>
        <w:tc>
          <w:tcPr>
            <w:tcW w:w="2152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3.500,00</w:t>
            </w:r>
          </w:p>
        </w:tc>
      </w:tr>
      <w:tr w:rsidRPr="00153B8C" w:rsidR="00904B6A" w:rsidTr="002B60F7">
        <w:trPr>
          <w:cantSplit/>
          <w:trHeight w:val="627"/>
        </w:trPr>
        <w:tc>
          <w:tcPr>
            <w:tcW w:w="544" w:type="dxa"/>
            <w:shd w:val="clear" w:color="auto" w:fill="auto"/>
            <w:noWrap/>
          </w:tcPr>
          <w:p w:rsidRPr="00702466" w:rsidR="00904B6A" w:rsidP="002B60F7" w:rsidRDefault="00904B6A">
            <w:pPr>
              <w:jc w:val="center"/>
              <w:rPr>
                <w:sz w:val="20"/>
                <w:szCs w:val="20"/>
              </w:rPr>
            </w:pPr>
            <w:r w:rsidRPr="00702466">
              <w:rPr>
                <w:sz w:val="20"/>
                <w:szCs w:val="20"/>
              </w:rPr>
              <w:t>54.</w:t>
            </w:r>
          </w:p>
        </w:tc>
        <w:tc>
          <w:tcPr>
            <w:tcW w:w="2780" w:type="dxa"/>
            <w:shd w:val="clear" w:color="auto" w:fill="auto"/>
            <w:hideMark/>
          </w:tcPr>
          <w:p w:rsidRPr="00153B8C" w:rsidR="00904B6A" w:rsidP="002B60F7" w:rsidRDefault="00904B6A">
            <w:pPr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Hrvatska raditelevizija, javna ustanova</w:t>
            </w:r>
          </w:p>
          <w:p w:rsidRPr="00153B8C" w:rsidR="00904B6A" w:rsidP="002B60F7" w:rsidRDefault="00904B6A">
            <w:pPr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Prisavlje 3, Zagreb</w:t>
            </w:r>
          </w:p>
        </w:tc>
        <w:tc>
          <w:tcPr>
            <w:tcW w:w="544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189</w:t>
            </w:r>
          </w:p>
        </w:tc>
        <w:tc>
          <w:tcPr>
            <w:tcW w:w="1366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34.517,03</w:t>
            </w:r>
          </w:p>
        </w:tc>
        <w:tc>
          <w:tcPr>
            <w:tcW w:w="2152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34.517,03</w:t>
            </w:r>
          </w:p>
        </w:tc>
      </w:tr>
      <w:tr w:rsidRPr="00153B8C" w:rsidR="00904B6A" w:rsidTr="002B60F7">
        <w:trPr>
          <w:cantSplit/>
          <w:trHeight w:val="482"/>
        </w:trPr>
        <w:tc>
          <w:tcPr>
            <w:tcW w:w="544" w:type="dxa"/>
            <w:shd w:val="clear" w:color="auto" w:fill="auto"/>
            <w:noWrap/>
          </w:tcPr>
          <w:p w:rsidRPr="00702466" w:rsidR="00904B6A" w:rsidP="002B60F7" w:rsidRDefault="00904B6A">
            <w:pPr>
              <w:jc w:val="center"/>
              <w:rPr>
                <w:sz w:val="20"/>
                <w:szCs w:val="20"/>
              </w:rPr>
            </w:pPr>
            <w:r w:rsidRPr="00702466">
              <w:rPr>
                <w:sz w:val="20"/>
                <w:szCs w:val="20"/>
              </w:rPr>
              <w:t>55.</w:t>
            </w:r>
          </w:p>
        </w:tc>
        <w:tc>
          <w:tcPr>
            <w:tcW w:w="2780" w:type="dxa"/>
            <w:shd w:val="clear" w:color="auto" w:fill="auto"/>
            <w:hideMark/>
          </w:tcPr>
          <w:p w:rsidRPr="00153B8C" w:rsidR="00904B6A" w:rsidP="002B60F7" w:rsidRDefault="00904B6A">
            <w:pPr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Aqua trgovina d.o.o.</w:t>
            </w:r>
          </w:p>
          <w:p w:rsidRPr="00153B8C" w:rsidR="00904B6A" w:rsidP="002B60F7" w:rsidRDefault="00904B6A">
            <w:pPr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Antuna Mihanovića 76</w:t>
            </w:r>
          </w:p>
          <w:p w:rsidRPr="00153B8C" w:rsidR="00904B6A" w:rsidP="002B60F7" w:rsidRDefault="00904B6A">
            <w:pPr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43293 Mali Zdenci</w:t>
            </w:r>
          </w:p>
        </w:tc>
        <w:tc>
          <w:tcPr>
            <w:tcW w:w="544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190</w:t>
            </w:r>
          </w:p>
        </w:tc>
        <w:tc>
          <w:tcPr>
            <w:tcW w:w="1366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68.488,19</w:t>
            </w:r>
          </w:p>
        </w:tc>
        <w:tc>
          <w:tcPr>
            <w:tcW w:w="2152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68.488,19</w:t>
            </w:r>
          </w:p>
        </w:tc>
      </w:tr>
      <w:tr w:rsidRPr="00153B8C" w:rsidR="00904B6A" w:rsidTr="002B60F7">
        <w:trPr>
          <w:cantSplit/>
          <w:trHeight w:val="931"/>
        </w:trPr>
        <w:tc>
          <w:tcPr>
            <w:tcW w:w="544" w:type="dxa"/>
            <w:shd w:val="clear" w:color="auto" w:fill="auto"/>
            <w:noWrap/>
          </w:tcPr>
          <w:p w:rsidRPr="00702466" w:rsidR="00904B6A" w:rsidP="002B60F7" w:rsidRDefault="00904B6A">
            <w:pPr>
              <w:jc w:val="center"/>
              <w:rPr>
                <w:sz w:val="20"/>
                <w:szCs w:val="20"/>
              </w:rPr>
            </w:pPr>
            <w:r w:rsidRPr="00702466">
              <w:rPr>
                <w:sz w:val="20"/>
                <w:szCs w:val="20"/>
              </w:rPr>
              <w:t>56.</w:t>
            </w:r>
          </w:p>
        </w:tc>
        <w:tc>
          <w:tcPr>
            <w:tcW w:w="2780" w:type="dxa"/>
            <w:shd w:val="clear" w:color="auto" w:fill="auto"/>
            <w:hideMark/>
          </w:tcPr>
          <w:p w:rsidRPr="00153B8C" w:rsidR="00904B6A" w:rsidP="002B60F7" w:rsidRDefault="00904B6A">
            <w:pPr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KTD Vodovod Žrnovnica d.o.o.</w:t>
            </w:r>
          </w:p>
          <w:p w:rsidRPr="00153B8C" w:rsidR="00904B6A" w:rsidP="002B60F7" w:rsidRDefault="00904B6A">
            <w:pPr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Dubrova 22</w:t>
            </w:r>
          </w:p>
          <w:p w:rsidRPr="00153B8C" w:rsidR="00904B6A" w:rsidP="002B60F7" w:rsidRDefault="00904B6A">
            <w:pPr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51250 Novi Vinodolski</w:t>
            </w:r>
          </w:p>
          <w:p w:rsidRPr="00153B8C" w:rsidR="00904B6A" w:rsidP="002B60F7" w:rsidRDefault="00904B6A">
            <w:pPr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OIB 36612651354</w:t>
            </w:r>
          </w:p>
        </w:tc>
        <w:tc>
          <w:tcPr>
            <w:tcW w:w="544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191</w:t>
            </w:r>
          </w:p>
        </w:tc>
        <w:tc>
          <w:tcPr>
            <w:tcW w:w="1366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664,63</w:t>
            </w:r>
          </w:p>
        </w:tc>
        <w:tc>
          <w:tcPr>
            <w:tcW w:w="2152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664,63</w:t>
            </w:r>
          </w:p>
        </w:tc>
      </w:tr>
      <w:tr w:rsidRPr="00153B8C" w:rsidR="00904B6A" w:rsidTr="002B60F7">
        <w:trPr>
          <w:cantSplit/>
          <w:trHeight w:val="1174"/>
        </w:trPr>
        <w:tc>
          <w:tcPr>
            <w:tcW w:w="544" w:type="dxa"/>
            <w:shd w:val="clear" w:color="auto" w:fill="auto"/>
            <w:noWrap/>
          </w:tcPr>
          <w:p w:rsidRPr="00702466" w:rsidR="00904B6A" w:rsidP="002B60F7" w:rsidRDefault="00904B6A">
            <w:pPr>
              <w:jc w:val="center"/>
              <w:rPr>
                <w:sz w:val="20"/>
                <w:szCs w:val="20"/>
              </w:rPr>
            </w:pPr>
            <w:r w:rsidRPr="00702466">
              <w:rPr>
                <w:sz w:val="20"/>
                <w:szCs w:val="20"/>
              </w:rPr>
              <w:t>57.</w:t>
            </w:r>
          </w:p>
        </w:tc>
        <w:tc>
          <w:tcPr>
            <w:tcW w:w="2780" w:type="dxa"/>
            <w:shd w:val="clear" w:color="auto" w:fill="auto"/>
            <w:hideMark/>
          </w:tcPr>
          <w:p w:rsidRPr="00153B8C" w:rsidR="00904B6A" w:rsidP="002B60F7" w:rsidRDefault="00904B6A">
            <w:pPr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HORTINA d.o.o.</w:t>
            </w:r>
          </w:p>
          <w:p w:rsidRPr="00153B8C" w:rsidR="00904B6A" w:rsidP="002B60F7" w:rsidRDefault="00904B6A">
            <w:pPr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Zagreb, Kuzminečka 55</w:t>
            </w:r>
          </w:p>
          <w:p w:rsidRPr="00153B8C" w:rsidR="00904B6A" w:rsidP="002B60F7" w:rsidRDefault="00904B6A">
            <w:pPr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OIB 28113075187</w:t>
            </w:r>
          </w:p>
          <w:p w:rsidRPr="00153B8C" w:rsidR="00904B6A" w:rsidP="002B60F7" w:rsidRDefault="00904B6A">
            <w:pPr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zastupa</w:t>
            </w:r>
            <w:r>
              <w:rPr>
                <w:rFonts w:eastAsia="Times New Roman"/>
                <w:sz w:val="20"/>
                <w:szCs w:val="20"/>
              </w:rPr>
              <w:t xml:space="preserve">n po odvj. Tomislavu Spicijarić, </w:t>
            </w:r>
            <w:r w:rsidRPr="00153B8C">
              <w:rPr>
                <w:rFonts w:eastAsia="Times New Roman"/>
                <w:sz w:val="20"/>
                <w:szCs w:val="20"/>
              </w:rPr>
              <w:t>Zagreb, Ulica Republike Austrije 17</w:t>
            </w:r>
          </w:p>
        </w:tc>
        <w:tc>
          <w:tcPr>
            <w:tcW w:w="544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192</w:t>
            </w:r>
          </w:p>
        </w:tc>
        <w:tc>
          <w:tcPr>
            <w:tcW w:w="1366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121.186,04</w:t>
            </w:r>
          </w:p>
        </w:tc>
        <w:tc>
          <w:tcPr>
            <w:tcW w:w="2152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121.186,04</w:t>
            </w:r>
          </w:p>
        </w:tc>
      </w:tr>
      <w:tr w:rsidRPr="00153B8C" w:rsidR="00904B6A" w:rsidTr="002B60F7">
        <w:trPr>
          <w:cantSplit/>
          <w:trHeight w:val="708"/>
        </w:trPr>
        <w:tc>
          <w:tcPr>
            <w:tcW w:w="544" w:type="dxa"/>
            <w:shd w:val="clear" w:color="auto" w:fill="auto"/>
            <w:noWrap/>
          </w:tcPr>
          <w:p w:rsidRPr="00702466" w:rsidR="00904B6A" w:rsidP="002B60F7" w:rsidRDefault="00904B6A">
            <w:pPr>
              <w:jc w:val="center"/>
              <w:rPr>
                <w:sz w:val="20"/>
                <w:szCs w:val="20"/>
              </w:rPr>
            </w:pPr>
            <w:r w:rsidRPr="00702466">
              <w:rPr>
                <w:sz w:val="20"/>
                <w:szCs w:val="20"/>
              </w:rPr>
              <w:t>58.</w:t>
            </w:r>
          </w:p>
        </w:tc>
        <w:tc>
          <w:tcPr>
            <w:tcW w:w="2780" w:type="dxa"/>
            <w:shd w:val="clear" w:color="auto" w:fill="auto"/>
            <w:hideMark/>
          </w:tcPr>
          <w:p w:rsidRPr="00153B8C" w:rsidR="00904B6A" w:rsidP="002B60F7" w:rsidRDefault="00904B6A">
            <w:pPr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CESTE KARLOVAC d.d.</w:t>
            </w:r>
          </w:p>
          <w:p w:rsidRPr="00153B8C" w:rsidR="00904B6A" w:rsidP="002B60F7" w:rsidRDefault="00904B6A">
            <w:pPr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Karlovac, Banija 136/a</w:t>
            </w:r>
          </w:p>
          <w:p w:rsidRPr="00153B8C" w:rsidR="00904B6A" w:rsidP="002B60F7" w:rsidRDefault="00904B6A">
            <w:pPr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OIB 30218158872</w:t>
            </w:r>
          </w:p>
        </w:tc>
        <w:tc>
          <w:tcPr>
            <w:tcW w:w="544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193</w:t>
            </w:r>
          </w:p>
        </w:tc>
        <w:tc>
          <w:tcPr>
            <w:tcW w:w="1366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472.991,51</w:t>
            </w:r>
          </w:p>
        </w:tc>
        <w:tc>
          <w:tcPr>
            <w:tcW w:w="2152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472.991,51</w:t>
            </w:r>
          </w:p>
        </w:tc>
      </w:tr>
      <w:tr w:rsidRPr="00153B8C" w:rsidR="00904B6A" w:rsidTr="002B60F7">
        <w:trPr>
          <w:cantSplit/>
          <w:trHeight w:val="1275"/>
        </w:trPr>
        <w:tc>
          <w:tcPr>
            <w:tcW w:w="544" w:type="dxa"/>
            <w:shd w:val="clear" w:color="auto" w:fill="auto"/>
            <w:noWrap/>
          </w:tcPr>
          <w:p w:rsidRPr="00702466" w:rsidR="00904B6A" w:rsidP="002B60F7" w:rsidRDefault="00904B6A">
            <w:pPr>
              <w:jc w:val="center"/>
              <w:rPr>
                <w:sz w:val="20"/>
                <w:szCs w:val="20"/>
              </w:rPr>
            </w:pPr>
            <w:r w:rsidRPr="00702466">
              <w:rPr>
                <w:sz w:val="20"/>
                <w:szCs w:val="20"/>
              </w:rPr>
              <w:t>59.</w:t>
            </w:r>
          </w:p>
        </w:tc>
        <w:tc>
          <w:tcPr>
            <w:tcW w:w="2780" w:type="dxa"/>
            <w:shd w:val="clear" w:color="auto" w:fill="auto"/>
            <w:hideMark/>
          </w:tcPr>
          <w:p w:rsidRPr="00153B8C" w:rsidR="00904B6A" w:rsidP="002B60F7" w:rsidRDefault="00904B6A">
            <w:pPr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WDF d.o.o.</w:t>
            </w:r>
          </w:p>
          <w:p w:rsidRPr="00153B8C" w:rsidR="00904B6A" w:rsidP="002B60F7" w:rsidRDefault="00904B6A">
            <w:pPr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42230 Globočec Ludbreški</w:t>
            </w:r>
          </w:p>
          <w:p w:rsidRPr="00153B8C" w:rsidR="00904B6A" w:rsidP="002B60F7" w:rsidRDefault="00904B6A">
            <w:pPr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Ludbreška 116</w:t>
            </w:r>
          </w:p>
          <w:p w:rsidRPr="00153B8C" w:rsidR="00904B6A" w:rsidP="002B60F7" w:rsidRDefault="00904B6A">
            <w:pPr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OIB 79263523642</w:t>
            </w:r>
          </w:p>
          <w:p w:rsidRPr="00153B8C" w:rsidR="00904B6A" w:rsidP="002B60F7" w:rsidRDefault="00904B6A">
            <w:pPr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zastupan po OD Porobija &amp; Špoljarić</w:t>
            </w:r>
          </w:p>
          <w:p w:rsidRPr="00153B8C" w:rsidR="00904B6A" w:rsidP="002B60F7" w:rsidRDefault="00904B6A">
            <w:pPr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Varaždina, Kolodvorska 12</w:t>
            </w:r>
          </w:p>
        </w:tc>
        <w:tc>
          <w:tcPr>
            <w:tcW w:w="544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194</w:t>
            </w:r>
          </w:p>
        </w:tc>
        <w:tc>
          <w:tcPr>
            <w:tcW w:w="1366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4.124,42</w:t>
            </w:r>
          </w:p>
        </w:tc>
        <w:tc>
          <w:tcPr>
            <w:tcW w:w="2152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4.124,42</w:t>
            </w:r>
          </w:p>
        </w:tc>
      </w:tr>
      <w:tr w:rsidRPr="00153B8C" w:rsidR="00904B6A" w:rsidTr="002B60F7">
        <w:trPr>
          <w:cantSplit/>
          <w:trHeight w:val="490"/>
        </w:trPr>
        <w:tc>
          <w:tcPr>
            <w:tcW w:w="544" w:type="dxa"/>
            <w:shd w:val="clear" w:color="auto" w:fill="auto"/>
            <w:noWrap/>
          </w:tcPr>
          <w:p w:rsidRPr="00702466" w:rsidR="00904B6A" w:rsidP="002B60F7" w:rsidRDefault="00904B6A">
            <w:pPr>
              <w:jc w:val="center"/>
              <w:rPr>
                <w:sz w:val="20"/>
                <w:szCs w:val="20"/>
              </w:rPr>
            </w:pPr>
            <w:r w:rsidRPr="00702466">
              <w:rPr>
                <w:sz w:val="20"/>
                <w:szCs w:val="20"/>
              </w:rPr>
              <w:t>60.</w:t>
            </w:r>
          </w:p>
        </w:tc>
        <w:tc>
          <w:tcPr>
            <w:tcW w:w="2780" w:type="dxa"/>
            <w:shd w:val="clear" w:color="auto" w:fill="auto"/>
            <w:hideMark/>
          </w:tcPr>
          <w:p w:rsidRPr="00153B8C" w:rsidR="00904B6A" w:rsidP="002B60F7" w:rsidRDefault="00904B6A">
            <w:pPr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Hypo-Leasing Kroatien</w:t>
            </w:r>
          </w:p>
          <w:p w:rsidRPr="00153B8C" w:rsidR="00904B6A" w:rsidP="002B60F7" w:rsidRDefault="00904B6A">
            <w:pPr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Zagreb, Koranska 16</w:t>
            </w:r>
          </w:p>
          <w:p w:rsidRPr="00153B8C" w:rsidR="00904B6A" w:rsidP="002B60F7" w:rsidRDefault="00904B6A">
            <w:pPr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OIB: 87064273078</w:t>
            </w:r>
          </w:p>
        </w:tc>
        <w:tc>
          <w:tcPr>
            <w:tcW w:w="544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195</w:t>
            </w:r>
          </w:p>
        </w:tc>
        <w:tc>
          <w:tcPr>
            <w:tcW w:w="1366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16.499,79</w:t>
            </w:r>
          </w:p>
        </w:tc>
        <w:tc>
          <w:tcPr>
            <w:tcW w:w="2152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16.499,79</w:t>
            </w:r>
          </w:p>
        </w:tc>
      </w:tr>
      <w:tr w:rsidRPr="00153B8C" w:rsidR="00904B6A" w:rsidTr="002B60F7">
        <w:trPr>
          <w:cantSplit/>
          <w:trHeight w:val="641"/>
        </w:trPr>
        <w:tc>
          <w:tcPr>
            <w:tcW w:w="544" w:type="dxa"/>
            <w:shd w:val="clear" w:color="auto" w:fill="auto"/>
            <w:noWrap/>
          </w:tcPr>
          <w:p w:rsidRPr="00702466" w:rsidR="00904B6A" w:rsidP="002B60F7" w:rsidRDefault="00904B6A">
            <w:pPr>
              <w:jc w:val="center"/>
              <w:rPr>
                <w:sz w:val="20"/>
                <w:szCs w:val="20"/>
              </w:rPr>
            </w:pPr>
            <w:r w:rsidRPr="00702466">
              <w:rPr>
                <w:sz w:val="20"/>
                <w:szCs w:val="20"/>
              </w:rPr>
              <w:t>61.</w:t>
            </w:r>
          </w:p>
        </w:tc>
        <w:tc>
          <w:tcPr>
            <w:tcW w:w="2780" w:type="dxa"/>
            <w:shd w:val="clear" w:color="auto" w:fill="auto"/>
            <w:hideMark/>
          </w:tcPr>
          <w:p w:rsidRPr="00153B8C" w:rsidR="00904B6A" w:rsidP="002B60F7" w:rsidRDefault="00904B6A">
            <w:pPr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Sando d.o.o.</w:t>
            </w:r>
          </w:p>
          <w:p w:rsidRPr="00153B8C" w:rsidR="00904B6A" w:rsidP="002B60F7" w:rsidRDefault="00904B6A">
            <w:pPr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51260 Crikvenica, Tončićevo 5</w:t>
            </w:r>
          </w:p>
          <w:p w:rsidRPr="00153B8C" w:rsidR="00904B6A" w:rsidP="002B60F7" w:rsidRDefault="00904B6A">
            <w:pPr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OIB: 32980029627</w:t>
            </w:r>
          </w:p>
        </w:tc>
        <w:tc>
          <w:tcPr>
            <w:tcW w:w="544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196</w:t>
            </w:r>
          </w:p>
        </w:tc>
        <w:tc>
          <w:tcPr>
            <w:tcW w:w="1366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41.950,65</w:t>
            </w:r>
          </w:p>
        </w:tc>
        <w:tc>
          <w:tcPr>
            <w:tcW w:w="2152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41.950,65</w:t>
            </w:r>
          </w:p>
        </w:tc>
      </w:tr>
      <w:tr w:rsidRPr="00153B8C" w:rsidR="00904B6A" w:rsidTr="002B60F7">
        <w:trPr>
          <w:cantSplit/>
          <w:trHeight w:val="793"/>
        </w:trPr>
        <w:tc>
          <w:tcPr>
            <w:tcW w:w="544" w:type="dxa"/>
            <w:shd w:val="clear" w:color="auto" w:fill="auto"/>
            <w:noWrap/>
          </w:tcPr>
          <w:p w:rsidRPr="00702466" w:rsidR="00904B6A" w:rsidP="002B60F7" w:rsidRDefault="00904B6A">
            <w:pPr>
              <w:jc w:val="center"/>
              <w:rPr>
                <w:sz w:val="20"/>
                <w:szCs w:val="20"/>
              </w:rPr>
            </w:pPr>
            <w:r w:rsidRPr="00702466">
              <w:rPr>
                <w:sz w:val="20"/>
                <w:szCs w:val="20"/>
              </w:rPr>
              <w:t>62.</w:t>
            </w:r>
          </w:p>
        </w:tc>
        <w:tc>
          <w:tcPr>
            <w:tcW w:w="2780" w:type="dxa"/>
            <w:shd w:val="clear" w:color="auto" w:fill="auto"/>
            <w:hideMark/>
          </w:tcPr>
          <w:p w:rsidRPr="00153B8C" w:rsidR="00904B6A" w:rsidP="002B60F7" w:rsidRDefault="00904B6A">
            <w:pPr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Zeljak Josip</w:t>
            </w:r>
          </w:p>
          <w:p w:rsidRPr="00153B8C" w:rsidR="00904B6A" w:rsidP="002B60F7" w:rsidRDefault="00904B6A">
            <w:pPr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Brdovec, Pavla Beluhana 75</w:t>
            </w:r>
          </w:p>
          <w:p w:rsidRPr="00153B8C" w:rsidR="00904B6A" w:rsidP="002B60F7" w:rsidRDefault="00904B6A">
            <w:pPr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za</w:t>
            </w:r>
            <w:r>
              <w:rPr>
                <w:rFonts w:eastAsia="Times New Roman"/>
                <w:sz w:val="20"/>
                <w:szCs w:val="20"/>
              </w:rPr>
              <w:t xml:space="preserve">stupan po Dobrili Primorac iz </w:t>
            </w:r>
            <w:r w:rsidRPr="00153B8C">
              <w:rPr>
                <w:rFonts w:eastAsia="Times New Roman"/>
                <w:sz w:val="20"/>
                <w:szCs w:val="20"/>
              </w:rPr>
              <w:t>Zagreba, Pavla Hatza 16</w:t>
            </w:r>
          </w:p>
        </w:tc>
        <w:tc>
          <w:tcPr>
            <w:tcW w:w="544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200</w:t>
            </w:r>
          </w:p>
        </w:tc>
        <w:tc>
          <w:tcPr>
            <w:tcW w:w="1366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60.949,90</w:t>
            </w:r>
          </w:p>
        </w:tc>
        <w:tc>
          <w:tcPr>
            <w:tcW w:w="2152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60.949,90</w:t>
            </w:r>
          </w:p>
        </w:tc>
      </w:tr>
      <w:tr w:rsidRPr="00153B8C" w:rsidR="00904B6A" w:rsidTr="002B60F7">
        <w:trPr>
          <w:cantSplit/>
          <w:trHeight w:val="580"/>
        </w:trPr>
        <w:tc>
          <w:tcPr>
            <w:tcW w:w="544" w:type="dxa"/>
            <w:shd w:val="clear" w:color="auto" w:fill="auto"/>
            <w:noWrap/>
          </w:tcPr>
          <w:p w:rsidRPr="00702466" w:rsidR="00904B6A" w:rsidP="002B60F7" w:rsidRDefault="00904B6A">
            <w:pPr>
              <w:jc w:val="center"/>
              <w:rPr>
                <w:sz w:val="20"/>
                <w:szCs w:val="20"/>
              </w:rPr>
            </w:pPr>
            <w:r w:rsidRPr="00702466">
              <w:rPr>
                <w:sz w:val="20"/>
                <w:szCs w:val="20"/>
              </w:rPr>
              <w:t>63.</w:t>
            </w:r>
          </w:p>
        </w:tc>
        <w:tc>
          <w:tcPr>
            <w:tcW w:w="2780" w:type="dxa"/>
            <w:shd w:val="clear" w:color="auto" w:fill="auto"/>
            <w:hideMark/>
          </w:tcPr>
          <w:p w:rsidRPr="00153B8C" w:rsidR="00904B6A" w:rsidP="002B60F7" w:rsidRDefault="00904B6A">
            <w:pPr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Basler osiguranje Zagreb d.d.</w:t>
            </w:r>
          </w:p>
          <w:p w:rsidRPr="00153B8C" w:rsidR="00904B6A" w:rsidP="002B60F7" w:rsidRDefault="00904B6A">
            <w:pPr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Zagreb, Radsnička cesta 37b</w:t>
            </w:r>
          </w:p>
          <w:p w:rsidRPr="00153B8C" w:rsidR="00904B6A" w:rsidP="002B60F7" w:rsidRDefault="00904B6A">
            <w:pPr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OIB: 59706054982</w:t>
            </w:r>
          </w:p>
        </w:tc>
        <w:tc>
          <w:tcPr>
            <w:tcW w:w="544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201</w:t>
            </w:r>
          </w:p>
        </w:tc>
        <w:tc>
          <w:tcPr>
            <w:tcW w:w="1366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15.063,65</w:t>
            </w:r>
          </w:p>
        </w:tc>
        <w:tc>
          <w:tcPr>
            <w:tcW w:w="2152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15.063,65</w:t>
            </w:r>
          </w:p>
        </w:tc>
      </w:tr>
      <w:tr w:rsidRPr="00153B8C" w:rsidR="00904B6A" w:rsidTr="002B60F7">
        <w:trPr>
          <w:cantSplit/>
          <w:trHeight w:val="1284"/>
        </w:trPr>
        <w:tc>
          <w:tcPr>
            <w:tcW w:w="544" w:type="dxa"/>
            <w:shd w:val="clear" w:color="auto" w:fill="auto"/>
            <w:noWrap/>
          </w:tcPr>
          <w:p w:rsidRPr="00702466" w:rsidR="00904B6A" w:rsidP="002B60F7" w:rsidRDefault="00904B6A">
            <w:pPr>
              <w:jc w:val="center"/>
              <w:rPr>
                <w:sz w:val="20"/>
                <w:szCs w:val="20"/>
              </w:rPr>
            </w:pPr>
            <w:r w:rsidRPr="00702466">
              <w:rPr>
                <w:sz w:val="20"/>
                <w:szCs w:val="20"/>
              </w:rPr>
              <w:t>64.</w:t>
            </w:r>
          </w:p>
        </w:tc>
        <w:tc>
          <w:tcPr>
            <w:tcW w:w="2780" w:type="dxa"/>
            <w:shd w:val="clear" w:color="auto" w:fill="auto"/>
            <w:hideMark/>
          </w:tcPr>
          <w:p w:rsidRPr="00153B8C" w:rsidR="00904B6A" w:rsidP="002B60F7" w:rsidRDefault="00904B6A">
            <w:pPr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Euroherc osiguranje d.d.</w:t>
            </w:r>
          </w:p>
          <w:p w:rsidRPr="00153B8C" w:rsidR="00904B6A" w:rsidP="002B60F7" w:rsidRDefault="00904B6A">
            <w:pPr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Zagreb, Ulica grada Vukovara 282</w:t>
            </w:r>
          </w:p>
          <w:p w:rsidRPr="00153B8C" w:rsidR="00904B6A" w:rsidP="002B60F7" w:rsidRDefault="00904B6A">
            <w:pPr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zas</w:t>
            </w:r>
            <w:r>
              <w:rPr>
                <w:rFonts w:eastAsia="Times New Roman"/>
                <w:sz w:val="20"/>
                <w:szCs w:val="20"/>
              </w:rPr>
              <w:t xml:space="preserve">tupan po OD Grgić &amp; partneri iz </w:t>
            </w:r>
            <w:r w:rsidRPr="00153B8C">
              <w:rPr>
                <w:rFonts w:eastAsia="Times New Roman"/>
                <w:sz w:val="20"/>
                <w:szCs w:val="20"/>
              </w:rPr>
              <w:t>Zagreba, Ulica grada Vukovara 282</w:t>
            </w:r>
          </w:p>
        </w:tc>
        <w:tc>
          <w:tcPr>
            <w:tcW w:w="544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202</w:t>
            </w:r>
          </w:p>
        </w:tc>
        <w:tc>
          <w:tcPr>
            <w:tcW w:w="1366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18.211,60</w:t>
            </w:r>
          </w:p>
        </w:tc>
        <w:tc>
          <w:tcPr>
            <w:tcW w:w="2152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18.211,60</w:t>
            </w:r>
          </w:p>
        </w:tc>
      </w:tr>
      <w:tr w:rsidRPr="00153B8C" w:rsidR="00904B6A" w:rsidTr="002B60F7">
        <w:trPr>
          <w:cantSplit/>
          <w:trHeight w:val="1318"/>
        </w:trPr>
        <w:tc>
          <w:tcPr>
            <w:tcW w:w="544" w:type="dxa"/>
            <w:shd w:val="clear" w:color="auto" w:fill="auto"/>
            <w:noWrap/>
          </w:tcPr>
          <w:p w:rsidRPr="00702466" w:rsidR="00904B6A" w:rsidP="002B60F7" w:rsidRDefault="00904B6A">
            <w:pPr>
              <w:jc w:val="center"/>
              <w:rPr>
                <w:sz w:val="20"/>
                <w:szCs w:val="20"/>
              </w:rPr>
            </w:pPr>
            <w:r w:rsidRPr="00702466">
              <w:rPr>
                <w:sz w:val="20"/>
                <w:szCs w:val="20"/>
              </w:rPr>
              <w:t>65.</w:t>
            </w:r>
          </w:p>
        </w:tc>
        <w:tc>
          <w:tcPr>
            <w:tcW w:w="2780" w:type="dxa"/>
            <w:shd w:val="clear" w:color="auto" w:fill="auto"/>
            <w:hideMark/>
          </w:tcPr>
          <w:p w:rsidRPr="00153B8C" w:rsidR="00904B6A" w:rsidP="002B60F7" w:rsidRDefault="00904B6A">
            <w:pPr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EUROAGRAM TIS d.o.o.</w:t>
            </w:r>
          </w:p>
          <w:p w:rsidRPr="00153B8C" w:rsidR="00904B6A" w:rsidP="002B60F7" w:rsidRDefault="00904B6A">
            <w:pPr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Zagreb, Ulica grada Vukovara 282</w:t>
            </w:r>
          </w:p>
          <w:p w:rsidRPr="00153B8C" w:rsidR="00904B6A" w:rsidP="002B60F7" w:rsidRDefault="00904B6A">
            <w:pPr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zas</w:t>
            </w:r>
            <w:r>
              <w:rPr>
                <w:rFonts w:eastAsia="Times New Roman"/>
                <w:sz w:val="20"/>
                <w:szCs w:val="20"/>
              </w:rPr>
              <w:t xml:space="preserve">tupan po OD Grgić &amp; partneri iz </w:t>
            </w:r>
            <w:r w:rsidRPr="00153B8C">
              <w:rPr>
                <w:rFonts w:eastAsia="Times New Roman"/>
                <w:sz w:val="20"/>
                <w:szCs w:val="20"/>
              </w:rPr>
              <w:t>Zagreba, Ulica grada Vukovara 282</w:t>
            </w:r>
          </w:p>
        </w:tc>
        <w:tc>
          <w:tcPr>
            <w:tcW w:w="544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203</w:t>
            </w:r>
          </w:p>
        </w:tc>
        <w:tc>
          <w:tcPr>
            <w:tcW w:w="1366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80.869,78</w:t>
            </w:r>
          </w:p>
        </w:tc>
        <w:tc>
          <w:tcPr>
            <w:tcW w:w="2152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80.869,78</w:t>
            </w:r>
          </w:p>
        </w:tc>
      </w:tr>
      <w:tr w:rsidRPr="00153B8C" w:rsidR="00904B6A" w:rsidTr="002B60F7">
        <w:trPr>
          <w:cantSplit/>
          <w:trHeight w:val="501"/>
        </w:trPr>
        <w:tc>
          <w:tcPr>
            <w:tcW w:w="544" w:type="dxa"/>
            <w:shd w:val="clear" w:color="auto" w:fill="auto"/>
            <w:noWrap/>
          </w:tcPr>
          <w:p w:rsidRPr="00702466" w:rsidR="00904B6A" w:rsidP="002B60F7" w:rsidRDefault="00904B6A">
            <w:pPr>
              <w:jc w:val="center"/>
              <w:rPr>
                <w:sz w:val="20"/>
                <w:szCs w:val="20"/>
              </w:rPr>
            </w:pPr>
            <w:r w:rsidRPr="00702466">
              <w:rPr>
                <w:sz w:val="20"/>
                <w:szCs w:val="20"/>
              </w:rPr>
              <w:t>66.</w:t>
            </w:r>
          </w:p>
        </w:tc>
        <w:tc>
          <w:tcPr>
            <w:tcW w:w="2780" w:type="dxa"/>
            <w:shd w:val="clear" w:color="auto" w:fill="auto"/>
            <w:hideMark/>
          </w:tcPr>
          <w:p w:rsidRPr="00153B8C" w:rsidR="00904B6A" w:rsidP="002B60F7" w:rsidRDefault="00904B6A">
            <w:pPr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Kamenolom Gorjak d.o.o.</w:t>
            </w:r>
          </w:p>
          <w:p w:rsidRPr="00153B8C" w:rsidR="00904B6A" w:rsidP="002B60F7" w:rsidRDefault="00904B6A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49224 Lepajci, Velika Ves 106g</w:t>
            </w:r>
          </w:p>
        </w:tc>
        <w:tc>
          <w:tcPr>
            <w:tcW w:w="544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204</w:t>
            </w:r>
          </w:p>
        </w:tc>
        <w:tc>
          <w:tcPr>
            <w:tcW w:w="1366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199.840,86</w:t>
            </w:r>
          </w:p>
        </w:tc>
        <w:tc>
          <w:tcPr>
            <w:tcW w:w="2152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199.840,86</w:t>
            </w:r>
          </w:p>
        </w:tc>
      </w:tr>
      <w:tr w:rsidRPr="00153B8C" w:rsidR="00904B6A" w:rsidTr="002B60F7">
        <w:trPr>
          <w:cantSplit/>
          <w:trHeight w:val="1180"/>
        </w:trPr>
        <w:tc>
          <w:tcPr>
            <w:tcW w:w="544" w:type="dxa"/>
            <w:shd w:val="clear" w:color="auto" w:fill="auto"/>
            <w:noWrap/>
          </w:tcPr>
          <w:p w:rsidRPr="00702466" w:rsidR="00904B6A" w:rsidP="002B60F7" w:rsidRDefault="00904B6A">
            <w:pPr>
              <w:jc w:val="center"/>
              <w:rPr>
                <w:sz w:val="20"/>
                <w:szCs w:val="20"/>
              </w:rPr>
            </w:pPr>
            <w:r w:rsidRPr="00702466">
              <w:rPr>
                <w:sz w:val="20"/>
                <w:szCs w:val="20"/>
              </w:rPr>
              <w:t>67.</w:t>
            </w:r>
          </w:p>
        </w:tc>
        <w:tc>
          <w:tcPr>
            <w:tcW w:w="2780" w:type="dxa"/>
            <w:shd w:val="clear" w:color="auto" w:fill="auto"/>
            <w:hideMark/>
          </w:tcPr>
          <w:p w:rsidRPr="00153B8C" w:rsidR="00904B6A" w:rsidP="002B60F7" w:rsidRDefault="00904B6A">
            <w:pPr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Županijske ceste Zagrebačke županije</w:t>
            </w:r>
          </w:p>
          <w:p w:rsidRPr="00153B8C" w:rsidR="00904B6A" w:rsidP="002B60F7" w:rsidRDefault="00904B6A">
            <w:pPr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Goričica-Donja Zelina, Zagrebačka c. 36</w:t>
            </w:r>
          </w:p>
          <w:p w:rsidRPr="00153B8C" w:rsidR="00904B6A" w:rsidP="002B60F7" w:rsidRDefault="00904B6A">
            <w:pPr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OIB: 41132913105</w:t>
            </w:r>
          </w:p>
        </w:tc>
        <w:tc>
          <w:tcPr>
            <w:tcW w:w="544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205</w:t>
            </w:r>
          </w:p>
        </w:tc>
        <w:tc>
          <w:tcPr>
            <w:tcW w:w="1366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19.324,16</w:t>
            </w:r>
          </w:p>
        </w:tc>
        <w:tc>
          <w:tcPr>
            <w:tcW w:w="2152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19.324,16</w:t>
            </w:r>
          </w:p>
        </w:tc>
      </w:tr>
      <w:tr w:rsidRPr="00153B8C" w:rsidR="00904B6A" w:rsidTr="002B60F7">
        <w:trPr>
          <w:cantSplit/>
          <w:trHeight w:val="960"/>
        </w:trPr>
        <w:tc>
          <w:tcPr>
            <w:tcW w:w="544" w:type="dxa"/>
            <w:shd w:val="clear" w:color="auto" w:fill="auto"/>
            <w:noWrap/>
          </w:tcPr>
          <w:p w:rsidRPr="00702466" w:rsidR="00904B6A" w:rsidP="002B60F7" w:rsidRDefault="00904B6A">
            <w:pPr>
              <w:jc w:val="center"/>
              <w:rPr>
                <w:sz w:val="20"/>
                <w:szCs w:val="20"/>
              </w:rPr>
            </w:pPr>
            <w:r w:rsidRPr="00702466">
              <w:rPr>
                <w:sz w:val="20"/>
                <w:szCs w:val="20"/>
              </w:rPr>
              <w:t>68.</w:t>
            </w:r>
          </w:p>
        </w:tc>
        <w:tc>
          <w:tcPr>
            <w:tcW w:w="2780" w:type="dxa"/>
            <w:shd w:val="clear" w:color="auto" w:fill="auto"/>
            <w:hideMark/>
          </w:tcPr>
          <w:p w:rsidRPr="00153B8C" w:rsidR="00904B6A" w:rsidP="002B60F7" w:rsidRDefault="00904B6A">
            <w:pPr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Purić d.o.o.</w:t>
            </w:r>
          </w:p>
          <w:p w:rsidRPr="00153B8C" w:rsidR="00904B6A" w:rsidP="002B60F7" w:rsidRDefault="00904B6A">
            <w:pPr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10430 Samobor, Andrije Hebranga 54</w:t>
            </w:r>
          </w:p>
          <w:p w:rsidRPr="00153B8C" w:rsidR="00904B6A" w:rsidP="002B60F7" w:rsidRDefault="00904B6A">
            <w:pPr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OIB: 56717147376</w:t>
            </w:r>
          </w:p>
        </w:tc>
        <w:tc>
          <w:tcPr>
            <w:tcW w:w="544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206</w:t>
            </w:r>
          </w:p>
        </w:tc>
        <w:tc>
          <w:tcPr>
            <w:tcW w:w="1366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8.352,46</w:t>
            </w:r>
          </w:p>
        </w:tc>
        <w:tc>
          <w:tcPr>
            <w:tcW w:w="2152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8.352,46</w:t>
            </w:r>
          </w:p>
        </w:tc>
      </w:tr>
      <w:tr w:rsidRPr="00153B8C" w:rsidR="00904B6A" w:rsidTr="002B60F7">
        <w:trPr>
          <w:cantSplit/>
          <w:trHeight w:val="330"/>
        </w:trPr>
        <w:tc>
          <w:tcPr>
            <w:tcW w:w="544" w:type="dxa"/>
            <w:shd w:val="clear" w:color="auto" w:fill="auto"/>
            <w:noWrap/>
          </w:tcPr>
          <w:p w:rsidRPr="00702466" w:rsidR="00904B6A" w:rsidP="002B60F7" w:rsidRDefault="00904B6A">
            <w:pPr>
              <w:jc w:val="center"/>
              <w:rPr>
                <w:sz w:val="20"/>
                <w:szCs w:val="20"/>
              </w:rPr>
            </w:pPr>
            <w:r w:rsidRPr="00702466">
              <w:rPr>
                <w:sz w:val="20"/>
                <w:szCs w:val="20"/>
              </w:rPr>
              <w:t>69.</w:t>
            </w:r>
          </w:p>
        </w:tc>
        <w:tc>
          <w:tcPr>
            <w:tcW w:w="2780" w:type="dxa"/>
            <w:shd w:val="clear" w:color="auto" w:fill="auto"/>
            <w:hideMark/>
          </w:tcPr>
          <w:p w:rsidRPr="00153B8C" w:rsidR="00904B6A" w:rsidP="002B60F7" w:rsidRDefault="00904B6A">
            <w:pPr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Ivan Horvat</w:t>
            </w:r>
          </w:p>
          <w:p w:rsidRPr="00153B8C" w:rsidR="00904B6A" w:rsidP="002B60F7" w:rsidRDefault="00904B6A">
            <w:pPr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Zagreb, Fažanska 60</w:t>
            </w:r>
          </w:p>
        </w:tc>
        <w:tc>
          <w:tcPr>
            <w:tcW w:w="544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207</w:t>
            </w:r>
          </w:p>
        </w:tc>
        <w:tc>
          <w:tcPr>
            <w:tcW w:w="1366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19.764,00</w:t>
            </w:r>
          </w:p>
        </w:tc>
        <w:tc>
          <w:tcPr>
            <w:tcW w:w="2152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19.764,00</w:t>
            </w:r>
          </w:p>
        </w:tc>
      </w:tr>
      <w:tr w:rsidRPr="00153B8C" w:rsidR="00904B6A" w:rsidTr="002B60F7">
        <w:trPr>
          <w:cantSplit/>
          <w:trHeight w:val="719"/>
        </w:trPr>
        <w:tc>
          <w:tcPr>
            <w:tcW w:w="544" w:type="dxa"/>
            <w:shd w:val="clear" w:color="auto" w:fill="auto"/>
            <w:noWrap/>
          </w:tcPr>
          <w:p w:rsidRPr="00702466" w:rsidR="00904B6A" w:rsidP="002B60F7" w:rsidRDefault="00904B6A">
            <w:pPr>
              <w:jc w:val="center"/>
              <w:rPr>
                <w:sz w:val="20"/>
                <w:szCs w:val="20"/>
              </w:rPr>
            </w:pPr>
            <w:r w:rsidRPr="00702466">
              <w:rPr>
                <w:sz w:val="20"/>
                <w:szCs w:val="20"/>
              </w:rPr>
              <w:t>70.</w:t>
            </w:r>
          </w:p>
        </w:tc>
        <w:tc>
          <w:tcPr>
            <w:tcW w:w="2780" w:type="dxa"/>
            <w:shd w:val="clear" w:color="auto" w:fill="auto"/>
            <w:hideMark/>
          </w:tcPr>
          <w:p w:rsidRPr="00153B8C" w:rsidR="00904B6A" w:rsidP="002B60F7" w:rsidRDefault="00904B6A">
            <w:pPr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Auto Safir d.o.o. za trgovinu i usluge</w:t>
            </w:r>
          </w:p>
          <w:p w:rsidRPr="00153B8C" w:rsidR="00904B6A" w:rsidP="002B60F7" w:rsidRDefault="00904B6A">
            <w:pPr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Zagreb, Istarska 9</w:t>
            </w:r>
          </w:p>
          <w:p w:rsidRPr="00153B8C" w:rsidR="00904B6A" w:rsidP="002B60F7" w:rsidRDefault="00904B6A">
            <w:pPr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OIB: 33548604975</w:t>
            </w:r>
          </w:p>
        </w:tc>
        <w:tc>
          <w:tcPr>
            <w:tcW w:w="544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208</w:t>
            </w:r>
          </w:p>
        </w:tc>
        <w:tc>
          <w:tcPr>
            <w:tcW w:w="1366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31.960,24</w:t>
            </w:r>
          </w:p>
        </w:tc>
        <w:tc>
          <w:tcPr>
            <w:tcW w:w="2152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31.960,24</w:t>
            </w:r>
          </w:p>
        </w:tc>
      </w:tr>
      <w:tr w:rsidRPr="00153B8C" w:rsidR="00904B6A" w:rsidTr="002B60F7">
        <w:trPr>
          <w:cantSplit/>
          <w:trHeight w:val="1059"/>
        </w:trPr>
        <w:tc>
          <w:tcPr>
            <w:tcW w:w="544" w:type="dxa"/>
            <w:shd w:val="clear" w:color="auto" w:fill="auto"/>
            <w:noWrap/>
          </w:tcPr>
          <w:p w:rsidRPr="00702466" w:rsidR="00904B6A" w:rsidP="002B60F7" w:rsidRDefault="00904B6A">
            <w:pPr>
              <w:jc w:val="center"/>
              <w:rPr>
                <w:sz w:val="20"/>
                <w:szCs w:val="20"/>
              </w:rPr>
            </w:pPr>
            <w:r w:rsidRPr="00702466">
              <w:rPr>
                <w:sz w:val="20"/>
                <w:szCs w:val="20"/>
              </w:rPr>
              <w:t>71.</w:t>
            </w:r>
          </w:p>
        </w:tc>
        <w:tc>
          <w:tcPr>
            <w:tcW w:w="2780" w:type="dxa"/>
            <w:shd w:val="clear" w:color="auto" w:fill="auto"/>
            <w:hideMark/>
          </w:tcPr>
          <w:p w:rsidRPr="00153B8C" w:rsidR="00904B6A" w:rsidP="002B60F7" w:rsidRDefault="00904B6A">
            <w:pPr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Institut IGH d.d.</w:t>
            </w:r>
          </w:p>
          <w:p w:rsidRPr="00153B8C" w:rsidR="00904B6A" w:rsidP="002B60F7" w:rsidRDefault="00904B6A">
            <w:pPr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Zagreb, Janka Rakuše 1</w:t>
            </w:r>
          </w:p>
          <w:p w:rsidRPr="00153B8C" w:rsidR="00904B6A" w:rsidP="002B60F7" w:rsidRDefault="00904B6A">
            <w:pPr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OIB: 79766124714</w:t>
            </w:r>
          </w:p>
          <w:p w:rsidRPr="00153B8C" w:rsidR="00904B6A" w:rsidP="002B60F7" w:rsidRDefault="00904B6A">
            <w:pPr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zastupan po OD Hanžeković i partneri</w:t>
            </w:r>
          </w:p>
          <w:p w:rsidRPr="00153B8C" w:rsidR="00904B6A" w:rsidP="002B60F7" w:rsidRDefault="00904B6A">
            <w:pPr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iz Zagreba, Radnička cesta 22</w:t>
            </w:r>
          </w:p>
        </w:tc>
        <w:tc>
          <w:tcPr>
            <w:tcW w:w="544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209</w:t>
            </w:r>
          </w:p>
        </w:tc>
        <w:tc>
          <w:tcPr>
            <w:tcW w:w="1366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167.051,40</w:t>
            </w:r>
          </w:p>
        </w:tc>
        <w:tc>
          <w:tcPr>
            <w:tcW w:w="2152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167.051,40</w:t>
            </w:r>
          </w:p>
        </w:tc>
      </w:tr>
      <w:tr w:rsidRPr="00153B8C" w:rsidR="00904B6A" w:rsidTr="002B60F7">
        <w:trPr>
          <w:cantSplit/>
          <w:trHeight w:val="1417"/>
        </w:trPr>
        <w:tc>
          <w:tcPr>
            <w:tcW w:w="544" w:type="dxa"/>
            <w:shd w:val="clear" w:color="auto" w:fill="auto"/>
            <w:noWrap/>
          </w:tcPr>
          <w:p w:rsidRPr="00702466" w:rsidR="00904B6A" w:rsidP="002B60F7" w:rsidRDefault="00904B6A">
            <w:pPr>
              <w:jc w:val="center"/>
              <w:rPr>
                <w:sz w:val="20"/>
                <w:szCs w:val="20"/>
              </w:rPr>
            </w:pPr>
            <w:r w:rsidRPr="00702466">
              <w:rPr>
                <w:sz w:val="20"/>
                <w:szCs w:val="20"/>
              </w:rPr>
              <w:t>72.</w:t>
            </w:r>
          </w:p>
        </w:tc>
        <w:tc>
          <w:tcPr>
            <w:tcW w:w="2780" w:type="dxa"/>
            <w:shd w:val="clear" w:color="auto" w:fill="auto"/>
            <w:hideMark/>
          </w:tcPr>
          <w:p w:rsidRPr="00153B8C" w:rsidR="00904B6A" w:rsidP="002B60F7" w:rsidRDefault="00904B6A">
            <w:pPr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Euroherc osiguranje d.d.</w:t>
            </w:r>
          </w:p>
          <w:p w:rsidRPr="00153B8C" w:rsidR="00904B6A" w:rsidP="002B60F7" w:rsidRDefault="00904B6A">
            <w:pPr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 xml:space="preserve">10000 </w:t>
            </w:r>
            <w:r>
              <w:rPr>
                <w:rFonts w:eastAsia="Times New Roman"/>
                <w:sz w:val="20"/>
                <w:szCs w:val="20"/>
              </w:rPr>
              <w:t>Zagreb,Ulica grada Vukovara 282</w:t>
            </w:r>
          </w:p>
          <w:p w:rsidRPr="00153B8C" w:rsidR="00904B6A" w:rsidP="002B60F7" w:rsidRDefault="00904B6A">
            <w:pPr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 xml:space="preserve">zastupan po OD Grgić </w:t>
            </w:r>
            <w:r>
              <w:rPr>
                <w:rFonts w:eastAsia="Times New Roman"/>
                <w:sz w:val="20"/>
                <w:szCs w:val="20"/>
              </w:rPr>
              <w:t xml:space="preserve">&amp; partneri  iz  </w:t>
            </w:r>
            <w:r w:rsidRPr="00153B8C">
              <w:rPr>
                <w:rFonts w:eastAsia="Times New Roman"/>
                <w:sz w:val="20"/>
                <w:szCs w:val="20"/>
              </w:rPr>
              <w:t>Zagreba, Ulica grada Vukovara 282</w:t>
            </w:r>
          </w:p>
        </w:tc>
        <w:tc>
          <w:tcPr>
            <w:tcW w:w="544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210</w:t>
            </w:r>
          </w:p>
        </w:tc>
        <w:tc>
          <w:tcPr>
            <w:tcW w:w="1366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22.268,15</w:t>
            </w:r>
          </w:p>
        </w:tc>
        <w:tc>
          <w:tcPr>
            <w:tcW w:w="2152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22.268,15</w:t>
            </w:r>
          </w:p>
        </w:tc>
      </w:tr>
      <w:tr w:rsidRPr="00153B8C" w:rsidR="00904B6A" w:rsidTr="002B60F7">
        <w:trPr>
          <w:cantSplit/>
          <w:trHeight w:val="842"/>
        </w:trPr>
        <w:tc>
          <w:tcPr>
            <w:tcW w:w="544" w:type="dxa"/>
            <w:shd w:val="clear" w:color="auto" w:fill="auto"/>
            <w:noWrap/>
          </w:tcPr>
          <w:p w:rsidRPr="00702466" w:rsidR="00904B6A" w:rsidP="002B60F7" w:rsidRDefault="00904B6A">
            <w:pPr>
              <w:jc w:val="center"/>
              <w:rPr>
                <w:sz w:val="20"/>
                <w:szCs w:val="20"/>
              </w:rPr>
            </w:pPr>
            <w:r w:rsidRPr="00702466">
              <w:rPr>
                <w:sz w:val="20"/>
                <w:szCs w:val="20"/>
              </w:rPr>
              <w:t>73.</w:t>
            </w:r>
          </w:p>
        </w:tc>
        <w:tc>
          <w:tcPr>
            <w:tcW w:w="2780" w:type="dxa"/>
            <w:shd w:val="clear" w:color="auto" w:fill="auto"/>
            <w:hideMark/>
          </w:tcPr>
          <w:p w:rsidRPr="00153B8C" w:rsidR="00904B6A" w:rsidP="002B60F7" w:rsidRDefault="00904B6A">
            <w:pPr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Allianz Zagreb d.d.</w:t>
            </w:r>
          </w:p>
          <w:p w:rsidRPr="00153B8C" w:rsidR="00904B6A" w:rsidP="002B60F7" w:rsidRDefault="00904B6A">
            <w:pPr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Zagreb, Selska cesta 136-138</w:t>
            </w:r>
          </w:p>
          <w:p w:rsidRPr="00153B8C" w:rsidR="00904B6A" w:rsidP="002B60F7" w:rsidRDefault="00904B6A">
            <w:pPr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zastupan po OD Špehar&amp;Špehar iz</w:t>
            </w:r>
          </w:p>
          <w:p w:rsidRPr="00153B8C" w:rsidR="00904B6A" w:rsidP="002B60F7" w:rsidRDefault="00904B6A">
            <w:pPr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Zagreba, Marasykova 7</w:t>
            </w:r>
          </w:p>
        </w:tc>
        <w:tc>
          <w:tcPr>
            <w:tcW w:w="544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211</w:t>
            </w:r>
          </w:p>
        </w:tc>
        <w:tc>
          <w:tcPr>
            <w:tcW w:w="1366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7.515,23</w:t>
            </w:r>
          </w:p>
        </w:tc>
        <w:tc>
          <w:tcPr>
            <w:tcW w:w="2152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7.515,23</w:t>
            </w:r>
          </w:p>
        </w:tc>
      </w:tr>
      <w:tr w:rsidRPr="00153B8C" w:rsidR="00904B6A" w:rsidTr="002B60F7">
        <w:trPr>
          <w:cantSplit/>
          <w:trHeight w:val="518"/>
        </w:trPr>
        <w:tc>
          <w:tcPr>
            <w:tcW w:w="544" w:type="dxa"/>
            <w:shd w:val="clear" w:color="auto" w:fill="auto"/>
            <w:noWrap/>
          </w:tcPr>
          <w:p w:rsidRPr="00702466" w:rsidR="00904B6A" w:rsidP="002B60F7" w:rsidRDefault="00904B6A">
            <w:pPr>
              <w:jc w:val="center"/>
              <w:rPr>
                <w:sz w:val="20"/>
                <w:szCs w:val="20"/>
              </w:rPr>
            </w:pPr>
            <w:r w:rsidRPr="00702466">
              <w:rPr>
                <w:sz w:val="20"/>
                <w:szCs w:val="20"/>
              </w:rPr>
              <w:t>74.</w:t>
            </w:r>
          </w:p>
        </w:tc>
        <w:tc>
          <w:tcPr>
            <w:tcW w:w="2780" w:type="dxa"/>
            <w:shd w:val="clear" w:color="auto" w:fill="auto"/>
            <w:hideMark/>
          </w:tcPr>
          <w:p w:rsidRPr="00153B8C" w:rsidR="00904B6A" w:rsidP="002B60F7" w:rsidRDefault="00904B6A">
            <w:pPr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Nexe beton d.o.o.</w:t>
            </w:r>
          </w:p>
          <w:p w:rsidRPr="00153B8C" w:rsidR="00904B6A" w:rsidP="002B60F7" w:rsidRDefault="00904B6A">
            <w:pPr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Našice, Braće Radića 200</w:t>
            </w:r>
          </w:p>
          <w:p w:rsidRPr="00153B8C" w:rsidR="00904B6A" w:rsidP="002B60F7" w:rsidRDefault="00904B6A">
            <w:pPr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OIB: 48358267745</w:t>
            </w:r>
          </w:p>
        </w:tc>
        <w:tc>
          <w:tcPr>
            <w:tcW w:w="544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212</w:t>
            </w:r>
          </w:p>
        </w:tc>
        <w:tc>
          <w:tcPr>
            <w:tcW w:w="1366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282.467,73</w:t>
            </w:r>
          </w:p>
        </w:tc>
        <w:tc>
          <w:tcPr>
            <w:tcW w:w="2152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282.467,73</w:t>
            </w:r>
          </w:p>
        </w:tc>
      </w:tr>
      <w:tr w:rsidRPr="00153B8C" w:rsidR="00904B6A" w:rsidTr="002B60F7">
        <w:trPr>
          <w:cantSplit/>
          <w:trHeight w:val="528"/>
        </w:trPr>
        <w:tc>
          <w:tcPr>
            <w:tcW w:w="544" w:type="dxa"/>
            <w:shd w:val="clear" w:color="auto" w:fill="auto"/>
            <w:noWrap/>
          </w:tcPr>
          <w:p w:rsidRPr="00702466" w:rsidR="00904B6A" w:rsidP="002B60F7" w:rsidRDefault="00904B6A">
            <w:pPr>
              <w:jc w:val="center"/>
              <w:rPr>
                <w:sz w:val="20"/>
                <w:szCs w:val="20"/>
              </w:rPr>
            </w:pPr>
            <w:r w:rsidRPr="00702466">
              <w:rPr>
                <w:sz w:val="20"/>
                <w:szCs w:val="20"/>
              </w:rPr>
              <w:t>75.</w:t>
            </w:r>
          </w:p>
        </w:tc>
        <w:tc>
          <w:tcPr>
            <w:tcW w:w="2780" w:type="dxa"/>
            <w:shd w:val="clear" w:color="auto" w:fill="auto"/>
            <w:hideMark/>
          </w:tcPr>
          <w:p w:rsidRPr="00153B8C" w:rsidR="00904B6A" w:rsidP="002B60F7" w:rsidRDefault="00904B6A">
            <w:pPr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IGMA d.o.o.</w:t>
            </w:r>
          </w:p>
          <w:p w:rsidRPr="00153B8C" w:rsidR="00904B6A" w:rsidP="002B60F7" w:rsidRDefault="00904B6A">
            <w:pPr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Koprivnica, Ciglana 10</w:t>
            </w:r>
          </w:p>
          <w:p w:rsidRPr="00153B8C" w:rsidR="00904B6A" w:rsidP="002B60F7" w:rsidRDefault="00904B6A">
            <w:pPr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OIB: 43695070004</w:t>
            </w:r>
          </w:p>
        </w:tc>
        <w:tc>
          <w:tcPr>
            <w:tcW w:w="544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213</w:t>
            </w:r>
          </w:p>
        </w:tc>
        <w:tc>
          <w:tcPr>
            <w:tcW w:w="1366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5.858,97</w:t>
            </w:r>
          </w:p>
        </w:tc>
        <w:tc>
          <w:tcPr>
            <w:tcW w:w="2152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5.858,97</w:t>
            </w:r>
          </w:p>
        </w:tc>
      </w:tr>
      <w:tr w:rsidRPr="00153B8C" w:rsidR="00904B6A" w:rsidTr="002B60F7">
        <w:trPr>
          <w:cantSplit/>
          <w:trHeight w:val="821"/>
        </w:trPr>
        <w:tc>
          <w:tcPr>
            <w:tcW w:w="544" w:type="dxa"/>
            <w:shd w:val="clear" w:color="auto" w:fill="auto"/>
            <w:noWrap/>
          </w:tcPr>
          <w:p w:rsidRPr="00702466" w:rsidR="00904B6A" w:rsidP="002B60F7" w:rsidRDefault="00904B6A">
            <w:pPr>
              <w:jc w:val="center"/>
              <w:rPr>
                <w:sz w:val="20"/>
                <w:szCs w:val="20"/>
              </w:rPr>
            </w:pPr>
            <w:r w:rsidRPr="00702466">
              <w:rPr>
                <w:sz w:val="20"/>
                <w:szCs w:val="20"/>
              </w:rPr>
              <w:t>76.</w:t>
            </w:r>
          </w:p>
        </w:tc>
        <w:tc>
          <w:tcPr>
            <w:tcW w:w="2780" w:type="dxa"/>
            <w:shd w:val="clear" w:color="auto" w:fill="auto"/>
            <w:hideMark/>
          </w:tcPr>
          <w:p w:rsidRPr="00153B8C" w:rsidR="00904B6A" w:rsidP="002B60F7" w:rsidRDefault="00904B6A">
            <w:pPr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PROMETIS d.o.o.</w:t>
            </w:r>
          </w:p>
          <w:p w:rsidRPr="00153B8C" w:rsidR="00904B6A" w:rsidP="002B60F7" w:rsidRDefault="00904B6A">
            <w:pPr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Zagreb, Cvijete Zuzorić 5</w:t>
            </w:r>
          </w:p>
          <w:p w:rsidRPr="00153B8C" w:rsidR="00904B6A" w:rsidP="002B60F7" w:rsidRDefault="00904B6A">
            <w:pPr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zastupan po odvjetnici  Ljubici Spajić iz</w:t>
            </w:r>
          </w:p>
          <w:p w:rsidRPr="00153B8C" w:rsidR="00904B6A" w:rsidP="002B60F7" w:rsidRDefault="00904B6A">
            <w:pPr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Zagreba, Kačićeva 4</w:t>
            </w:r>
          </w:p>
        </w:tc>
        <w:tc>
          <w:tcPr>
            <w:tcW w:w="544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214</w:t>
            </w:r>
          </w:p>
        </w:tc>
        <w:tc>
          <w:tcPr>
            <w:tcW w:w="1366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97.821,80</w:t>
            </w:r>
          </w:p>
        </w:tc>
        <w:tc>
          <w:tcPr>
            <w:tcW w:w="2152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97.821,80</w:t>
            </w:r>
          </w:p>
        </w:tc>
      </w:tr>
      <w:tr w:rsidRPr="00153B8C" w:rsidR="00904B6A" w:rsidTr="002B60F7">
        <w:trPr>
          <w:cantSplit/>
          <w:trHeight w:val="653"/>
        </w:trPr>
        <w:tc>
          <w:tcPr>
            <w:tcW w:w="544" w:type="dxa"/>
            <w:shd w:val="clear" w:color="auto" w:fill="auto"/>
            <w:noWrap/>
          </w:tcPr>
          <w:p w:rsidRPr="00702466" w:rsidR="00904B6A" w:rsidP="002B60F7" w:rsidRDefault="00904B6A">
            <w:pPr>
              <w:jc w:val="center"/>
              <w:rPr>
                <w:sz w:val="20"/>
                <w:szCs w:val="20"/>
              </w:rPr>
            </w:pPr>
            <w:r w:rsidRPr="00702466">
              <w:rPr>
                <w:sz w:val="20"/>
                <w:szCs w:val="20"/>
              </w:rPr>
              <w:t>77.</w:t>
            </w:r>
          </w:p>
        </w:tc>
        <w:tc>
          <w:tcPr>
            <w:tcW w:w="2780" w:type="dxa"/>
            <w:shd w:val="clear" w:color="auto" w:fill="auto"/>
            <w:hideMark/>
          </w:tcPr>
          <w:p w:rsidRPr="00153B8C" w:rsidR="00904B6A" w:rsidP="002B60F7" w:rsidRDefault="00904B6A">
            <w:pPr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SMIT Commerce d.o.o.</w:t>
            </w:r>
          </w:p>
          <w:p w:rsidRPr="00153B8C" w:rsidR="00904B6A" w:rsidP="002B60F7" w:rsidRDefault="00904B6A">
            <w:pPr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Luč</w:t>
            </w:r>
            <w:r>
              <w:rPr>
                <w:rFonts w:eastAsia="Times New Roman"/>
                <w:sz w:val="20"/>
                <w:szCs w:val="20"/>
              </w:rPr>
              <w:t>ko, Stupnik, Gornjostupnička 9b</w:t>
            </w:r>
          </w:p>
        </w:tc>
        <w:tc>
          <w:tcPr>
            <w:tcW w:w="544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215</w:t>
            </w:r>
          </w:p>
        </w:tc>
        <w:tc>
          <w:tcPr>
            <w:tcW w:w="1366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129.214,96</w:t>
            </w:r>
          </w:p>
        </w:tc>
        <w:tc>
          <w:tcPr>
            <w:tcW w:w="2152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153B8C">
              <w:rPr>
                <w:rFonts w:eastAsia="Times New Roman"/>
                <w:sz w:val="20"/>
                <w:szCs w:val="20"/>
              </w:rPr>
              <w:t>129.214,96</w:t>
            </w:r>
          </w:p>
        </w:tc>
      </w:tr>
      <w:tr w:rsidRPr="00153B8C" w:rsidR="00904B6A" w:rsidTr="002B60F7">
        <w:trPr>
          <w:cantSplit/>
          <w:trHeight w:val="64"/>
        </w:trPr>
        <w:tc>
          <w:tcPr>
            <w:tcW w:w="3868" w:type="dxa"/>
            <w:gridSpan w:val="3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153B8C">
              <w:rPr>
                <w:rFonts w:eastAsia="Times New Roman"/>
                <w:b/>
                <w:bCs/>
                <w:sz w:val="20"/>
                <w:szCs w:val="20"/>
              </w:rPr>
              <w:t>U K U P N O :</w:t>
            </w:r>
          </w:p>
        </w:tc>
        <w:tc>
          <w:tcPr>
            <w:tcW w:w="1366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right"/>
              <w:rPr>
                <w:rFonts w:eastAsia="Times New Roman"/>
                <w:b/>
                <w:bCs/>
                <w:sz w:val="20"/>
                <w:szCs w:val="20"/>
              </w:rPr>
            </w:pPr>
            <w:r w:rsidRPr="00153B8C">
              <w:rPr>
                <w:rFonts w:eastAsia="Times New Roman"/>
                <w:b/>
                <w:bCs/>
                <w:sz w:val="20"/>
                <w:szCs w:val="20"/>
              </w:rPr>
              <w:t>38.181.934,86</w:t>
            </w:r>
          </w:p>
        </w:tc>
        <w:tc>
          <w:tcPr>
            <w:tcW w:w="2152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right"/>
              <w:rPr>
                <w:rFonts w:eastAsia="Times New Roman"/>
                <w:b/>
                <w:bCs/>
                <w:sz w:val="20"/>
                <w:szCs w:val="20"/>
              </w:rPr>
            </w:pPr>
            <w:r w:rsidRPr="00153B8C">
              <w:rPr>
                <w:rFonts w:eastAsia="Times New Roman"/>
                <w:b/>
                <w:bCs/>
                <w:sz w:val="20"/>
                <w:szCs w:val="20"/>
              </w:rPr>
              <w:t>4.178.925,89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Pr="00153B8C" w:rsidR="00904B6A" w:rsidP="002B60F7" w:rsidRDefault="00904B6A">
            <w:pPr>
              <w:jc w:val="right"/>
              <w:rPr>
                <w:rFonts w:eastAsia="Times New Roman"/>
                <w:b/>
                <w:bCs/>
                <w:sz w:val="20"/>
                <w:szCs w:val="20"/>
              </w:rPr>
            </w:pPr>
            <w:r w:rsidRPr="00153B8C">
              <w:rPr>
                <w:rFonts w:eastAsia="Times New Roman"/>
                <w:b/>
                <w:bCs/>
                <w:sz w:val="20"/>
                <w:szCs w:val="20"/>
              </w:rPr>
              <w:t>34.003.008,97</w:t>
            </w:r>
          </w:p>
        </w:tc>
      </w:tr>
    </w:tbl>
    <w:p w:rsidR="001560C9" w:rsidP="00AB5F03" w:rsidRDefault="001560C9"/>
    <w:p w:rsidR="00201960" w:rsidP="00F92124" w:rsidRDefault="0052559F">
      <w:pPr>
        <w:rPr>
          <w:rStyle w:val="FontStyle15"/>
          <w:b w:val="false"/>
          <w:sz w:val="24"/>
          <w:szCs w:val="24"/>
        </w:rPr>
      </w:pPr>
      <w:r w:rsidRPr="0052559F">
        <w:rPr>
          <w:b/>
        </w:rPr>
        <w:tab/>
      </w:r>
      <w:r w:rsidRPr="0052559F">
        <w:rPr>
          <w:rStyle w:val="FontStyle15"/>
          <w:b w:val="false"/>
          <w:sz w:val="24"/>
          <w:szCs w:val="24"/>
        </w:rPr>
        <w:t xml:space="preserve">ZAVRŠNI POPIS </w:t>
      </w:r>
      <w:r>
        <w:rPr>
          <w:rStyle w:val="FontStyle15"/>
          <w:b w:val="false"/>
          <w:sz w:val="24"/>
          <w:szCs w:val="24"/>
        </w:rPr>
        <w:t>–</w:t>
      </w:r>
      <w:r w:rsidRPr="0052559F">
        <w:rPr>
          <w:rStyle w:val="FontStyle15"/>
          <w:b w:val="false"/>
          <w:sz w:val="24"/>
          <w:szCs w:val="24"/>
        </w:rPr>
        <w:t xml:space="preserve"> REZERVACIJE</w:t>
      </w:r>
    </w:p>
    <w:p w:rsidR="001628AE" w:rsidP="00F92124" w:rsidRDefault="001628AE">
      <w:pPr>
        <w:rPr>
          <w:rStyle w:val="FontStyle15"/>
          <w:b w:val="false"/>
          <w:sz w:val="24"/>
          <w:szCs w:val="24"/>
        </w:rPr>
      </w:pPr>
    </w:p>
    <w:tbl>
      <w:tblPr>
        <w:tblW w:w="8931" w:type="dxa"/>
        <w:tblInd w:w="40" w:type="dxa"/>
        <w:tblLayout w:type="fixed"/>
        <w:tblCellMar>
          <w:left w:w="40" w:type="dxa"/>
          <w:right w:w="40" w:type="dxa"/>
        </w:tblCellMar>
        <w:tblLook w:firstRow="1" w:lastRow="0" w:firstColumn="1" w:lastColumn="0" w:noHBand="0" w:noVBand="1" w:val="04A0"/>
      </w:tblPr>
      <w:tblGrid>
        <w:gridCol w:w="542"/>
        <w:gridCol w:w="3427"/>
        <w:gridCol w:w="1418"/>
        <w:gridCol w:w="1569"/>
        <w:gridCol w:w="1975"/>
      </w:tblGrid>
      <w:tr w:rsidRPr="00CF155E" w:rsidR="009B0991" w:rsidTr="00CF155E">
        <w:tc>
          <w:tcPr>
            <w:tcW w:w="54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:rsidRPr="00CF155E" w:rsidR="009B0991" w:rsidP="001628AE" w:rsidRDefault="009B0991">
            <w:pPr>
              <w:jc w:val="center"/>
              <w:rPr>
                <w:bCs/>
                <w:sz w:val="20"/>
                <w:szCs w:val="20"/>
              </w:rPr>
            </w:pPr>
            <w:r w:rsidRPr="00CF155E">
              <w:rPr>
                <w:b/>
                <w:bCs/>
                <w:sz w:val="20"/>
                <w:szCs w:val="20"/>
              </w:rPr>
              <w:t>RED</w:t>
            </w:r>
            <w:r w:rsidRPr="00CF155E">
              <w:rPr>
                <w:b/>
                <w:bCs/>
                <w:sz w:val="20"/>
                <w:szCs w:val="20"/>
              </w:rPr>
              <w:br/>
              <w:t>BR.</w:t>
            </w:r>
          </w:p>
        </w:tc>
        <w:tc>
          <w:tcPr>
            <w:tcW w:w="34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:rsidRPr="00CF155E" w:rsidR="009B0991" w:rsidP="001628AE" w:rsidRDefault="009B0991">
            <w:pPr>
              <w:jc w:val="center"/>
              <w:rPr>
                <w:bCs/>
                <w:sz w:val="20"/>
                <w:szCs w:val="20"/>
              </w:rPr>
            </w:pPr>
            <w:r w:rsidRPr="00CF155E">
              <w:rPr>
                <w:b/>
                <w:bCs/>
                <w:sz w:val="20"/>
                <w:szCs w:val="20"/>
              </w:rPr>
              <w:t>NAZIV VJEROVNIKA I ADRESA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:rsidRPr="00CF155E" w:rsidR="009B0991" w:rsidP="001628AE" w:rsidRDefault="009B0991">
            <w:pPr>
              <w:jc w:val="center"/>
              <w:rPr>
                <w:bCs/>
                <w:sz w:val="20"/>
                <w:szCs w:val="20"/>
              </w:rPr>
            </w:pPr>
            <w:r w:rsidRPr="00CF155E">
              <w:rPr>
                <w:b/>
                <w:bCs/>
                <w:sz w:val="20"/>
                <w:szCs w:val="20"/>
              </w:rPr>
              <w:t>NETO PLAĆA</w:t>
            </w:r>
          </w:p>
        </w:tc>
        <w:tc>
          <w:tcPr>
            <w:tcW w:w="156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:rsidRPr="00CF155E" w:rsidR="009B0991" w:rsidP="001628AE" w:rsidRDefault="009B0991">
            <w:pPr>
              <w:jc w:val="center"/>
              <w:rPr>
                <w:bCs/>
                <w:sz w:val="20"/>
                <w:szCs w:val="20"/>
              </w:rPr>
            </w:pPr>
            <w:r w:rsidRPr="00CF155E">
              <w:rPr>
                <w:b/>
                <w:bCs/>
                <w:sz w:val="20"/>
                <w:szCs w:val="20"/>
              </w:rPr>
              <w:t>OTPREMNINA</w:t>
            </w:r>
          </w:p>
        </w:tc>
        <w:tc>
          <w:tcPr>
            <w:tcW w:w="19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:rsidRPr="00CF155E" w:rsidR="009B0991" w:rsidP="009B0991" w:rsidRDefault="009B0991">
            <w:pPr>
              <w:jc w:val="center"/>
              <w:rPr>
                <w:bCs/>
                <w:sz w:val="20"/>
                <w:szCs w:val="20"/>
              </w:rPr>
            </w:pPr>
            <w:r w:rsidRPr="00CF155E">
              <w:rPr>
                <w:b/>
                <w:bCs/>
                <w:sz w:val="20"/>
                <w:szCs w:val="20"/>
              </w:rPr>
              <w:t>UKUPNO</w:t>
            </w:r>
            <w:r w:rsidRPr="00CF155E">
              <w:rPr>
                <w:b/>
                <w:bCs/>
                <w:sz w:val="20"/>
                <w:szCs w:val="20"/>
              </w:rPr>
              <w:br/>
              <w:t>REZERVIRANO</w:t>
            </w:r>
          </w:p>
        </w:tc>
      </w:tr>
      <w:tr w:rsidRPr="00CF155E" w:rsidR="009B0991" w:rsidTr="00CF155E">
        <w:tc>
          <w:tcPr>
            <w:tcW w:w="54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CF155E" w:rsidR="009B0991" w:rsidP="001628AE" w:rsidRDefault="009B0991">
            <w:pPr>
              <w:rPr>
                <w:bCs/>
                <w:sz w:val="20"/>
                <w:szCs w:val="20"/>
              </w:rPr>
            </w:pPr>
            <w:r w:rsidRPr="00CF155E">
              <w:rPr>
                <w:bCs/>
                <w:sz w:val="20"/>
                <w:szCs w:val="20"/>
              </w:rPr>
              <w:t>1.</w:t>
            </w:r>
          </w:p>
        </w:tc>
        <w:tc>
          <w:tcPr>
            <w:tcW w:w="34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CF155E" w:rsidR="009B0991" w:rsidP="001628AE" w:rsidRDefault="009B0991">
            <w:pPr>
              <w:rPr>
                <w:bCs/>
                <w:sz w:val="20"/>
                <w:szCs w:val="20"/>
              </w:rPr>
            </w:pPr>
            <w:r w:rsidRPr="00CF155E">
              <w:rPr>
                <w:bCs/>
                <w:sz w:val="20"/>
                <w:szCs w:val="20"/>
              </w:rPr>
              <w:t>HARAMINA DRAGUTIN,</w:t>
            </w:r>
            <w:r w:rsidRPr="00CF155E">
              <w:rPr>
                <w:bCs/>
                <w:sz w:val="20"/>
                <w:szCs w:val="20"/>
              </w:rPr>
              <w:br/>
              <w:t>CIGROVEC 109, PREGRADA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CF155E" w:rsidR="009B0991" w:rsidP="001628AE" w:rsidRDefault="009B0991">
            <w:pPr>
              <w:jc w:val="right"/>
              <w:rPr>
                <w:bCs/>
                <w:sz w:val="20"/>
                <w:szCs w:val="20"/>
              </w:rPr>
            </w:pPr>
            <w:r w:rsidRPr="00CF155E">
              <w:rPr>
                <w:bCs/>
                <w:sz w:val="20"/>
                <w:szCs w:val="20"/>
              </w:rPr>
              <w:t>1.072,16</w:t>
            </w:r>
          </w:p>
        </w:tc>
        <w:tc>
          <w:tcPr>
            <w:tcW w:w="156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CF155E" w:rsidR="009B0991" w:rsidP="001628AE" w:rsidRDefault="009B0991">
            <w:pPr>
              <w:jc w:val="right"/>
              <w:rPr>
                <w:bCs/>
                <w:sz w:val="20"/>
                <w:szCs w:val="20"/>
              </w:rPr>
            </w:pPr>
            <w:r w:rsidRPr="00CF155E">
              <w:rPr>
                <w:bCs/>
                <w:sz w:val="20"/>
                <w:szCs w:val="20"/>
              </w:rPr>
              <w:t>419,07</w:t>
            </w:r>
          </w:p>
        </w:tc>
        <w:tc>
          <w:tcPr>
            <w:tcW w:w="19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CF155E" w:rsidR="009B0991" w:rsidP="001628AE" w:rsidRDefault="009B0991">
            <w:pPr>
              <w:jc w:val="right"/>
              <w:rPr>
                <w:bCs/>
                <w:sz w:val="20"/>
                <w:szCs w:val="20"/>
              </w:rPr>
            </w:pPr>
            <w:r w:rsidRPr="00CF155E">
              <w:rPr>
                <w:bCs/>
                <w:sz w:val="20"/>
                <w:szCs w:val="20"/>
              </w:rPr>
              <w:t>1.491,23</w:t>
            </w:r>
          </w:p>
        </w:tc>
      </w:tr>
      <w:tr w:rsidRPr="00CF155E" w:rsidR="009B0991" w:rsidTr="00CF155E">
        <w:tc>
          <w:tcPr>
            <w:tcW w:w="54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CF155E" w:rsidR="009B0991" w:rsidP="001628AE" w:rsidRDefault="009B0991">
            <w:pPr>
              <w:rPr>
                <w:bCs/>
                <w:sz w:val="20"/>
                <w:szCs w:val="20"/>
              </w:rPr>
            </w:pPr>
            <w:r w:rsidRPr="00CF155E">
              <w:rPr>
                <w:bCs/>
                <w:sz w:val="20"/>
                <w:szCs w:val="20"/>
              </w:rPr>
              <w:t>2.</w:t>
            </w:r>
          </w:p>
        </w:tc>
        <w:tc>
          <w:tcPr>
            <w:tcW w:w="34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CF155E" w:rsidR="009B0991" w:rsidP="001628AE" w:rsidRDefault="009B0991">
            <w:pPr>
              <w:rPr>
                <w:bCs/>
                <w:sz w:val="20"/>
                <w:szCs w:val="20"/>
              </w:rPr>
            </w:pPr>
            <w:r w:rsidRPr="00CF155E">
              <w:rPr>
                <w:bCs/>
                <w:sz w:val="20"/>
                <w:szCs w:val="20"/>
              </w:rPr>
              <w:t>KUNDIH MILAN, GORA</w:t>
            </w:r>
            <w:r w:rsidRPr="00CF155E">
              <w:rPr>
                <w:bCs/>
                <w:sz w:val="20"/>
                <w:szCs w:val="20"/>
              </w:rPr>
              <w:br/>
              <w:t>KOŠNIČKA 12, DESINIĆ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CF155E" w:rsidR="009B0991" w:rsidP="001628AE" w:rsidRDefault="009B0991">
            <w:pPr>
              <w:jc w:val="right"/>
              <w:rPr>
                <w:bCs/>
                <w:sz w:val="20"/>
                <w:szCs w:val="20"/>
              </w:rPr>
            </w:pPr>
            <w:r w:rsidRPr="00CF155E">
              <w:rPr>
                <w:bCs/>
                <w:sz w:val="20"/>
                <w:szCs w:val="20"/>
              </w:rPr>
              <w:t>1.102,79</w:t>
            </w:r>
          </w:p>
        </w:tc>
        <w:tc>
          <w:tcPr>
            <w:tcW w:w="156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CF155E" w:rsidR="009B0991" w:rsidP="001628AE" w:rsidRDefault="009B0991">
            <w:pPr>
              <w:jc w:val="right"/>
              <w:rPr>
                <w:bCs/>
                <w:sz w:val="20"/>
                <w:szCs w:val="20"/>
              </w:rPr>
            </w:pPr>
            <w:r w:rsidRPr="00CF155E">
              <w:rPr>
                <w:bCs/>
                <w:sz w:val="20"/>
                <w:szCs w:val="20"/>
              </w:rPr>
              <w:t>359,20</w:t>
            </w:r>
          </w:p>
        </w:tc>
        <w:tc>
          <w:tcPr>
            <w:tcW w:w="19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CF155E" w:rsidR="009B0991" w:rsidP="001628AE" w:rsidRDefault="009B0991">
            <w:pPr>
              <w:jc w:val="right"/>
              <w:rPr>
                <w:bCs/>
                <w:sz w:val="20"/>
                <w:szCs w:val="20"/>
              </w:rPr>
            </w:pPr>
            <w:r w:rsidRPr="00CF155E">
              <w:rPr>
                <w:bCs/>
                <w:sz w:val="20"/>
                <w:szCs w:val="20"/>
              </w:rPr>
              <w:t>1.461,99</w:t>
            </w:r>
          </w:p>
        </w:tc>
      </w:tr>
      <w:tr w:rsidRPr="00CF155E" w:rsidR="009B0991" w:rsidTr="00CF155E">
        <w:tc>
          <w:tcPr>
            <w:tcW w:w="54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CF155E" w:rsidR="009B0991" w:rsidP="001628AE" w:rsidRDefault="009B0991">
            <w:pPr>
              <w:rPr>
                <w:bCs/>
                <w:sz w:val="20"/>
                <w:szCs w:val="20"/>
              </w:rPr>
            </w:pPr>
            <w:r w:rsidRPr="00CF155E">
              <w:rPr>
                <w:bCs/>
                <w:sz w:val="20"/>
                <w:szCs w:val="20"/>
              </w:rPr>
              <w:t>3.</w:t>
            </w:r>
          </w:p>
        </w:tc>
        <w:tc>
          <w:tcPr>
            <w:tcW w:w="34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CF155E" w:rsidR="009B0991" w:rsidP="001628AE" w:rsidRDefault="009B0991">
            <w:pPr>
              <w:rPr>
                <w:bCs/>
                <w:sz w:val="20"/>
                <w:szCs w:val="20"/>
              </w:rPr>
            </w:pPr>
            <w:r w:rsidRPr="00CF155E">
              <w:rPr>
                <w:bCs/>
                <w:sz w:val="20"/>
                <w:szCs w:val="20"/>
              </w:rPr>
              <w:t>CIKRON TOMICA, JANKA</w:t>
            </w:r>
            <w:r w:rsidRPr="00CF155E">
              <w:rPr>
                <w:bCs/>
                <w:sz w:val="20"/>
                <w:szCs w:val="20"/>
              </w:rPr>
              <w:br/>
              <w:t>DRAŠKOVIĆA 25B, SAMOBOR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CF155E" w:rsidR="009B0991" w:rsidP="001628AE" w:rsidRDefault="009B0991">
            <w:pPr>
              <w:jc w:val="right"/>
              <w:rPr>
                <w:bCs/>
                <w:sz w:val="20"/>
                <w:szCs w:val="20"/>
              </w:rPr>
            </w:pPr>
            <w:r w:rsidRPr="00CF155E">
              <w:rPr>
                <w:bCs/>
                <w:sz w:val="20"/>
                <w:szCs w:val="20"/>
              </w:rPr>
              <w:t>877,54</w:t>
            </w:r>
          </w:p>
        </w:tc>
        <w:tc>
          <w:tcPr>
            <w:tcW w:w="156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CF155E" w:rsidR="009B0991" w:rsidP="001628AE" w:rsidRDefault="009B0991">
            <w:pPr>
              <w:jc w:val="right"/>
              <w:rPr>
                <w:bCs/>
                <w:sz w:val="20"/>
                <w:szCs w:val="20"/>
              </w:rPr>
            </w:pPr>
            <w:r w:rsidRPr="00CF155E">
              <w:rPr>
                <w:bCs/>
                <w:sz w:val="20"/>
                <w:szCs w:val="20"/>
              </w:rPr>
              <w:t>346,63</w:t>
            </w:r>
          </w:p>
        </w:tc>
        <w:tc>
          <w:tcPr>
            <w:tcW w:w="19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CF155E" w:rsidR="009B0991" w:rsidP="001628AE" w:rsidRDefault="009B0991">
            <w:pPr>
              <w:jc w:val="right"/>
              <w:rPr>
                <w:bCs/>
                <w:sz w:val="20"/>
                <w:szCs w:val="20"/>
              </w:rPr>
            </w:pPr>
            <w:r w:rsidRPr="00CF155E">
              <w:rPr>
                <w:bCs/>
                <w:sz w:val="20"/>
                <w:szCs w:val="20"/>
              </w:rPr>
              <w:t>1.224,17</w:t>
            </w:r>
          </w:p>
        </w:tc>
      </w:tr>
      <w:tr w:rsidRPr="00CF155E" w:rsidR="009B0991" w:rsidTr="00CF155E">
        <w:tc>
          <w:tcPr>
            <w:tcW w:w="54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:rsidRPr="00CF155E" w:rsidR="009B0991" w:rsidP="009B0991" w:rsidRDefault="009B099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:rsidRPr="00CF155E" w:rsidR="009B0991" w:rsidP="009B0991" w:rsidRDefault="009B0991">
            <w:pPr>
              <w:jc w:val="center"/>
              <w:rPr>
                <w:b/>
                <w:bCs/>
                <w:sz w:val="20"/>
                <w:szCs w:val="20"/>
              </w:rPr>
            </w:pPr>
            <w:r w:rsidRPr="00CF155E">
              <w:rPr>
                <w:b/>
                <w:bCs/>
                <w:sz w:val="20"/>
                <w:szCs w:val="20"/>
              </w:rPr>
              <w:t>U K U P N O REZERVACIJE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:rsidRPr="00CF155E" w:rsidR="009B0991" w:rsidP="009B0991" w:rsidRDefault="009B0991">
            <w:pPr>
              <w:jc w:val="center"/>
              <w:rPr>
                <w:b/>
                <w:bCs/>
                <w:sz w:val="20"/>
                <w:szCs w:val="20"/>
              </w:rPr>
            </w:pPr>
            <w:r w:rsidRPr="00CF155E">
              <w:rPr>
                <w:b/>
                <w:bCs/>
                <w:sz w:val="20"/>
                <w:szCs w:val="20"/>
              </w:rPr>
              <w:fldChar w:fldCharType="begin"/>
            </w:r>
            <w:r w:rsidRPr="00CF155E">
              <w:rPr>
                <w:b/>
                <w:bCs/>
                <w:sz w:val="20"/>
                <w:szCs w:val="20"/>
              </w:rPr>
              <w:instrText xml:space="preserve"> =SUM(ABOVE) </w:instrText>
            </w:r>
            <w:r w:rsidRPr="00CF155E">
              <w:rPr>
                <w:b/>
                <w:bCs/>
                <w:sz w:val="20"/>
                <w:szCs w:val="20"/>
              </w:rPr>
              <w:fldChar w:fldCharType="separate"/>
            </w:r>
            <w:r w:rsidRPr="00CF155E">
              <w:rPr>
                <w:b/>
                <w:bCs/>
                <w:noProof/>
                <w:sz w:val="20"/>
                <w:szCs w:val="20"/>
              </w:rPr>
              <w:t>3.052,49</w:t>
            </w:r>
            <w:r w:rsidRPr="00CF155E">
              <w:rPr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56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:rsidRPr="00CF155E" w:rsidR="009B0991" w:rsidP="009B0991" w:rsidRDefault="009B0991">
            <w:pPr>
              <w:jc w:val="center"/>
              <w:rPr>
                <w:b/>
                <w:bCs/>
                <w:sz w:val="20"/>
                <w:szCs w:val="20"/>
              </w:rPr>
            </w:pPr>
            <w:r w:rsidRPr="00CF155E">
              <w:rPr>
                <w:b/>
                <w:bCs/>
                <w:sz w:val="20"/>
                <w:szCs w:val="20"/>
              </w:rPr>
              <w:fldChar w:fldCharType="begin"/>
            </w:r>
            <w:r w:rsidRPr="00CF155E">
              <w:rPr>
                <w:b/>
                <w:bCs/>
                <w:sz w:val="20"/>
                <w:szCs w:val="20"/>
              </w:rPr>
              <w:instrText xml:space="preserve"> =SUM(ABOVE) \# "#.##0,00" </w:instrText>
            </w:r>
            <w:r w:rsidRPr="00CF155E">
              <w:rPr>
                <w:b/>
                <w:bCs/>
                <w:sz w:val="20"/>
                <w:szCs w:val="20"/>
              </w:rPr>
              <w:fldChar w:fldCharType="separate"/>
            </w:r>
            <w:r w:rsidRPr="00CF155E">
              <w:rPr>
                <w:b/>
                <w:bCs/>
                <w:noProof/>
                <w:sz w:val="20"/>
                <w:szCs w:val="20"/>
              </w:rPr>
              <w:t>1.124,90</w:t>
            </w:r>
            <w:r w:rsidRPr="00CF155E">
              <w:rPr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9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:rsidRPr="00CF155E" w:rsidR="009B0991" w:rsidP="009B0991" w:rsidRDefault="009B0991">
            <w:pPr>
              <w:jc w:val="center"/>
              <w:rPr>
                <w:b/>
                <w:bCs/>
                <w:sz w:val="20"/>
                <w:szCs w:val="20"/>
              </w:rPr>
            </w:pPr>
            <w:r w:rsidRPr="00CF155E">
              <w:rPr>
                <w:b/>
                <w:bCs/>
                <w:sz w:val="20"/>
                <w:szCs w:val="20"/>
              </w:rPr>
              <w:fldChar w:fldCharType="begin"/>
            </w:r>
            <w:r w:rsidRPr="00CF155E">
              <w:rPr>
                <w:b/>
                <w:bCs/>
                <w:sz w:val="20"/>
                <w:szCs w:val="20"/>
              </w:rPr>
              <w:instrText xml:space="preserve"> =SUM(ABOVE) </w:instrText>
            </w:r>
            <w:r w:rsidRPr="00CF155E">
              <w:rPr>
                <w:b/>
                <w:bCs/>
                <w:sz w:val="20"/>
                <w:szCs w:val="20"/>
              </w:rPr>
              <w:fldChar w:fldCharType="separate"/>
            </w:r>
            <w:r w:rsidRPr="00CF155E">
              <w:rPr>
                <w:b/>
                <w:bCs/>
                <w:noProof/>
                <w:sz w:val="20"/>
                <w:szCs w:val="20"/>
              </w:rPr>
              <w:t>4.177,39</w:t>
            </w:r>
            <w:r w:rsidRPr="00CF155E">
              <w:rPr>
                <w:b/>
                <w:bCs/>
                <w:sz w:val="20"/>
                <w:szCs w:val="20"/>
              </w:rPr>
              <w:fldChar w:fldCharType="end"/>
            </w:r>
          </w:p>
        </w:tc>
      </w:tr>
    </w:tbl>
    <w:p w:rsidR="00316160" w:rsidP="00F92124" w:rsidRDefault="00316160"/>
    <w:p w:rsidR="00015D53" w:rsidP="00AB5F03" w:rsidRDefault="00015D53">
      <w:pPr>
        <w:pStyle w:val="Odlomakpopisa"/>
        <w:ind w:left="0"/>
      </w:pPr>
    </w:p>
    <w:p w:rsidR="00015D53" w:rsidP="00AB5F03" w:rsidRDefault="00015D53">
      <w:pPr>
        <w:pStyle w:val="Odlomakpopisa"/>
        <w:ind w:left="0"/>
      </w:pPr>
    </w:p>
    <w:p w:rsidR="00015D53" w:rsidP="00AB5F03" w:rsidRDefault="00015D53">
      <w:pPr>
        <w:pStyle w:val="Odlomakpopisa"/>
        <w:ind w:left="0"/>
      </w:pPr>
    </w:p>
    <w:p w:rsidR="00015D53" w:rsidP="00AB5F03" w:rsidRDefault="00015D53">
      <w:pPr>
        <w:pStyle w:val="Odlomakpopisa"/>
        <w:ind w:left="0"/>
      </w:pPr>
    </w:p>
    <w:p w:rsidR="00015D53" w:rsidP="00AB5F03" w:rsidRDefault="00015D53">
      <w:pPr>
        <w:pStyle w:val="Odlomakpopisa"/>
        <w:ind w:left="0"/>
      </w:pPr>
    </w:p>
    <w:p w:rsidR="00015D53" w:rsidP="00AB5F03" w:rsidRDefault="00015D53">
      <w:pPr>
        <w:pStyle w:val="Odlomakpopisa"/>
        <w:ind w:left="0"/>
      </w:pPr>
    </w:p>
    <w:p w:rsidR="00015D53" w:rsidP="00AB5F03" w:rsidRDefault="00015D53">
      <w:pPr>
        <w:pStyle w:val="Odlomakpopisa"/>
        <w:ind w:left="0"/>
      </w:pPr>
    </w:p>
    <w:p w:rsidR="00015D53" w:rsidP="00AB5F03" w:rsidRDefault="00015D53">
      <w:pPr>
        <w:pStyle w:val="Odlomakpopisa"/>
        <w:ind w:left="0"/>
      </w:pPr>
    </w:p>
    <w:p w:rsidR="00015D53" w:rsidP="00AB5F03" w:rsidRDefault="00015D53">
      <w:pPr>
        <w:pStyle w:val="Odlomakpopisa"/>
        <w:ind w:left="0"/>
      </w:pPr>
    </w:p>
    <w:p w:rsidR="00015D53" w:rsidP="00AB5F03" w:rsidRDefault="00015D53">
      <w:pPr>
        <w:pStyle w:val="Odlomakpopisa"/>
        <w:ind w:left="0"/>
      </w:pPr>
    </w:p>
    <w:p w:rsidR="00015D53" w:rsidP="00AB5F03" w:rsidRDefault="00015D53">
      <w:pPr>
        <w:pStyle w:val="Odlomakpopisa"/>
        <w:ind w:left="0"/>
      </w:pPr>
    </w:p>
    <w:p w:rsidR="00AB5F03" w:rsidP="00AB5F03" w:rsidRDefault="00AB5F03">
      <w:pPr>
        <w:pStyle w:val="Odlomakpopisa"/>
        <w:ind w:left="0"/>
      </w:pPr>
      <w:r>
        <w:t>Pregled parnica u tijeku:</w:t>
      </w:r>
    </w:p>
    <w:p w:rsidR="008E0A99" w:rsidP="00AB5F03" w:rsidRDefault="008E0A99">
      <w:pPr>
        <w:pStyle w:val="Odlomakpopisa"/>
        <w:ind w:left="0"/>
      </w:pPr>
    </w:p>
    <w:tbl>
      <w:tblPr>
        <w:tblW w:w="97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firstRow="1" w:lastRow="0" w:firstColumn="1" w:lastColumn="0" w:noHBand="0" w:noVBand="1" w:val="04A0"/>
      </w:tblPr>
      <w:tblGrid>
        <w:gridCol w:w="392"/>
        <w:gridCol w:w="2551"/>
        <w:gridCol w:w="1985"/>
        <w:gridCol w:w="4819"/>
      </w:tblGrid>
      <w:tr w:rsidRPr="008E0A99" w:rsidR="008E0A99" w:rsidTr="008E0A99">
        <w:trPr>
          <w:cantSplit/>
          <w:trHeight w:val="516"/>
        </w:trPr>
        <w:tc>
          <w:tcPr>
            <w:tcW w:w="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8E0A99" w:rsidR="008E0A99" w:rsidP="008E0A99" w:rsidRDefault="008E0A99">
            <w:pPr>
              <w:jc w:val="center"/>
              <w:rPr>
                <w:b/>
                <w:sz w:val="20"/>
                <w:szCs w:val="20"/>
              </w:rPr>
            </w:pPr>
            <w:r w:rsidRPr="008E0A99">
              <w:rPr>
                <w:b/>
                <w:sz w:val="20"/>
                <w:szCs w:val="20"/>
              </w:rPr>
              <w:t>RB</w:t>
            </w: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8E0A99" w:rsidR="008E0A99" w:rsidP="008E0A99" w:rsidRDefault="008E0A99">
            <w:pPr>
              <w:jc w:val="center"/>
              <w:rPr>
                <w:b/>
                <w:sz w:val="20"/>
                <w:szCs w:val="20"/>
              </w:rPr>
            </w:pPr>
            <w:r w:rsidRPr="008E0A99">
              <w:rPr>
                <w:b/>
                <w:sz w:val="20"/>
                <w:szCs w:val="20"/>
              </w:rPr>
              <w:t xml:space="preserve">Tužitelji-Ovrhovoditelji </w:t>
            </w:r>
          </w:p>
          <w:p w:rsidRPr="008E0A99" w:rsidR="008E0A99" w:rsidP="008E0A99" w:rsidRDefault="008E0A99">
            <w:pPr>
              <w:jc w:val="center"/>
              <w:rPr>
                <w:b/>
                <w:sz w:val="20"/>
                <w:szCs w:val="20"/>
              </w:rPr>
            </w:pPr>
            <w:r w:rsidRPr="008E0A99">
              <w:rPr>
                <w:b/>
                <w:sz w:val="20"/>
                <w:szCs w:val="20"/>
              </w:rPr>
              <w:t xml:space="preserve">M T G 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8E0A99" w:rsidR="008E0A99" w:rsidP="008E0A99" w:rsidRDefault="008E0A99">
            <w:pPr>
              <w:jc w:val="center"/>
              <w:rPr>
                <w:b/>
                <w:sz w:val="20"/>
                <w:szCs w:val="20"/>
              </w:rPr>
            </w:pPr>
            <w:r w:rsidRPr="008E0A99">
              <w:rPr>
                <w:b/>
                <w:sz w:val="20"/>
                <w:szCs w:val="20"/>
              </w:rPr>
              <w:t>Broj spisa, sud i VPS</w:t>
            </w:r>
          </w:p>
        </w:tc>
        <w:tc>
          <w:tcPr>
            <w:tcW w:w="4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8E0A99" w:rsidR="008E0A99" w:rsidP="008E0A99" w:rsidRDefault="008E0A99">
            <w:pPr>
              <w:jc w:val="center"/>
              <w:rPr>
                <w:b/>
                <w:sz w:val="20"/>
                <w:szCs w:val="20"/>
              </w:rPr>
            </w:pPr>
            <w:r w:rsidRPr="008E0A99">
              <w:rPr>
                <w:b/>
                <w:sz w:val="20"/>
                <w:szCs w:val="20"/>
              </w:rPr>
              <w:t>N a p o m e n a</w:t>
            </w:r>
          </w:p>
        </w:tc>
      </w:tr>
      <w:tr w:rsidRPr="008E0A99" w:rsidR="008E0A99" w:rsidTr="008E0A99">
        <w:trPr>
          <w:cantSplit/>
          <w:trHeight w:val="661"/>
        </w:trPr>
        <w:tc>
          <w:tcPr>
            <w:tcW w:w="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8E0A99" w:rsidR="008E0A99" w:rsidP="008E0A99" w:rsidRDefault="008E0A99">
            <w:pPr>
              <w:jc w:val="center"/>
              <w:rPr>
                <w:sz w:val="20"/>
                <w:szCs w:val="20"/>
              </w:rPr>
            </w:pPr>
            <w:r w:rsidRPr="008E0A99">
              <w:rPr>
                <w:sz w:val="20"/>
                <w:szCs w:val="20"/>
              </w:rPr>
              <w:t>1</w:t>
            </w: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E0A99" w:rsidR="008E0A99" w:rsidP="008E0A99" w:rsidRDefault="008E0A99">
            <w:pPr>
              <w:rPr>
                <w:sz w:val="20"/>
                <w:szCs w:val="20"/>
              </w:rPr>
            </w:pPr>
            <w:r w:rsidRPr="008E0A99">
              <w:rPr>
                <w:sz w:val="20"/>
                <w:szCs w:val="20"/>
              </w:rPr>
              <w:t>Tužitelj: MTG d.o.o. u stečaju</w:t>
            </w:r>
          </w:p>
          <w:p w:rsidRPr="008E0A99" w:rsidR="008E0A99" w:rsidP="008E0A99" w:rsidRDefault="008E0A99">
            <w:pPr>
              <w:rPr>
                <w:sz w:val="20"/>
                <w:szCs w:val="20"/>
              </w:rPr>
            </w:pPr>
            <w:r w:rsidRPr="008E0A99">
              <w:rPr>
                <w:sz w:val="20"/>
                <w:szCs w:val="20"/>
              </w:rPr>
              <w:t>Tuženik: Grad Crkvenica, Crkvenica, K. Tomislava 85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E0A99" w:rsidR="008E0A99" w:rsidP="008E0A99" w:rsidRDefault="008E0A99">
            <w:pPr>
              <w:rPr>
                <w:sz w:val="20"/>
                <w:szCs w:val="20"/>
              </w:rPr>
            </w:pPr>
            <w:r w:rsidRPr="008E0A99">
              <w:rPr>
                <w:sz w:val="20"/>
                <w:szCs w:val="20"/>
              </w:rPr>
              <w:t>6/1 P-787/2012-13 TS Rijeka</w:t>
            </w:r>
          </w:p>
          <w:p w:rsidRPr="008E0A99" w:rsidR="008E0A99" w:rsidP="008E0A99" w:rsidRDefault="008E0A99">
            <w:pPr>
              <w:rPr>
                <w:sz w:val="20"/>
                <w:szCs w:val="20"/>
              </w:rPr>
            </w:pPr>
            <w:r w:rsidRPr="008E0A99">
              <w:rPr>
                <w:sz w:val="20"/>
                <w:szCs w:val="20"/>
              </w:rPr>
              <w:t>Radi: 41.014,81 kn</w:t>
            </w:r>
          </w:p>
          <w:p w:rsidRPr="008E0A99" w:rsidR="008E0A99" w:rsidP="008E0A99" w:rsidRDefault="008E0A99">
            <w:pPr>
              <w:rPr>
                <w:sz w:val="20"/>
                <w:szCs w:val="20"/>
              </w:rPr>
            </w:pPr>
          </w:p>
          <w:p w:rsidRPr="008E0A99" w:rsidR="008E0A99" w:rsidP="008E0A99" w:rsidRDefault="008E0A99">
            <w:pPr>
              <w:rPr>
                <w:sz w:val="20"/>
                <w:szCs w:val="20"/>
              </w:rPr>
            </w:pPr>
            <w:r w:rsidRPr="008E0A99">
              <w:rPr>
                <w:sz w:val="20"/>
                <w:szCs w:val="20"/>
              </w:rPr>
              <w:t xml:space="preserve">Pž-7130/2016 VTS </w:t>
            </w:r>
          </w:p>
        </w:tc>
        <w:tc>
          <w:tcPr>
            <w:tcW w:w="4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E0A99" w:rsidR="008E0A99" w:rsidP="008E0A99" w:rsidRDefault="008E0A99">
            <w:pPr>
              <w:rPr>
                <w:sz w:val="20"/>
                <w:szCs w:val="20"/>
              </w:rPr>
            </w:pPr>
            <w:r w:rsidRPr="008E0A99">
              <w:rPr>
                <w:sz w:val="20"/>
                <w:szCs w:val="20"/>
              </w:rPr>
              <w:t xml:space="preserve">Presuda TS Rijeka 31.01.2013. g, tuženiku Grad Crkvenici naloženo da plati tužitelju 41.014,81 kn </w:t>
            </w:r>
          </w:p>
          <w:p w:rsidRPr="008E0A99" w:rsidR="008E0A99" w:rsidP="008E0A99" w:rsidRDefault="008E0A99">
            <w:pPr>
              <w:rPr>
                <w:sz w:val="20"/>
                <w:szCs w:val="20"/>
              </w:rPr>
            </w:pPr>
            <w:r w:rsidRPr="008E0A99">
              <w:rPr>
                <w:sz w:val="20"/>
                <w:szCs w:val="20"/>
              </w:rPr>
              <w:t>22.04.2013. g. Žalba tuženika na presudu</w:t>
            </w:r>
          </w:p>
          <w:p w:rsidRPr="008E0A99" w:rsidR="008E0A99" w:rsidP="008E0A99" w:rsidRDefault="008E0A99">
            <w:pPr>
              <w:rPr>
                <w:sz w:val="20"/>
                <w:szCs w:val="20"/>
              </w:rPr>
            </w:pPr>
            <w:r w:rsidRPr="008E0A99">
              <w:rPr>
                <w:sz w:val="20"/>
                <w:szCs w:val="20"/>
              </w:rPr>
              <w:t>24.04.2013. g. Uložen odgovor na žalbu tuženika</w:t>
            </w:r>
          </w:p>
          <w:p w:rsidRPr="008E0A99" w:rsidR="008E0A99" w:rsidP="008E0A99" w:rsidRDefault="008E0A99">
            <w:pPr>
              <w:rPr>
                <w:sz w:val="20"/>
                <w:szCs w:val="20"/>
              </w:rPr>
            </w:pPr>
            <w:r w:rsidRPr="008E0A99">
              <w:rPr>
                <w:sz w:val="20"/>
                <w:szCs w:val="20"/>
              </w:rPr>
              <w:t>Predmet na VTS-u</w:t>
            </w:r>
          </w:p>
          <w:p w:rsidRPr="008E0A99" w:rsidR="008E0A99" w:rsidP="008E0A99" w:rsidRDefault="008E0A99">
            <w:pPr>
              <w:rPr>
                <w:sz w:val="20"/>
                <w:szCs w:val="20"/>
              </w:rPr>
            </w:pPr>
            <w:r w:rsidRPr="008E0A99">
              <w:rPr>
                <w:sz w:val="20"/>
                <w:szCs w:val="20"/>
              </w:rPr>
              <w:t>21.06.2016. g. Rješenje o prekidu postupka zbog brisanja tužitelja</w:t>
            </w:r>
          </w:p>
          <w:p w:rsidRPr="008E0A99" w:rsidR="008E0A99" w:rsidP="008E0A99" w:rsidRDefault="008E0A99">
            <w:pPr>
              <w:rPr>
                <w:sz w:val="20"/>
                <w:szCs w:val="20"/>
              </w:rPr>
            </w:pPr>
            <w:r w:rsidRPr="008E0A99">
              <w:rPr>
                <w:sz w:val="20"/>
                <w:szCs w:val="20"/>
              </w:rPr>
              <w:t>05.07.2016. g. Punomoć za zastupanje stečajne mase –tražen nastavak postupka</w:t>
            </w:r>
          </w:p>
          <w:p w:rsidRPr="008E0A99" w:rsidR="008E0A99" w:rsidP="008E0A99" w:rsidRDefault="008E0A99">
            <w:pPr>
              <w:rPr>
                <w:sz w:val="20"/>
                <w:szCs w:val="20"/>
              </w:rPr>
            </w:pPr>
            <w:r w:rsidRPr="008E0A99">
              <w:rPr>
                <w:sz w:val="20"/>
                <w:szCs w:val="20"/>
              </w:rPr>
              <w:t>09.09.2016. g. Rješenje o nastavku postupka</w:t>
            </w:r>
          </w:p>
          <w:p w:rsidR="008E0A99" w:rsidP="008E0A99" w:rsidRDefault="008E0A99">
            <w:pPr>
              <w:rPr>
                <w:b/>
                <w:sz w:val="20"/>
                <w:szCs w:val="20"/>
              </w:rPr>
            </w:pPr>
            <w:r w:rsidRPr="008E0A99">
              <w:rPr>
                <w:b/>
                <w:sz w:val="20"/>
                <w:szCs w:val="20"/>
              </w:rPr>
              <w:t>04.10.2016. g. Predmet na VTS-u</w:t>
            </w:r>
          </w:p>
          <w:p w:rsidR="00113047" w:rsidP="008E0A99" w:rsidRDefault="00113047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Presudom VTS-a potvrđena prvostupanjska presuda</w:t>
            </w:r>
          </w:p>
          <w:p w:rsidRPr="008E0A99" w:rsidR="00B42E9B" w:rsidP="008E0A99" w:rsidRDefault="00B42E9B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Grad Crikvenica pozvan na plaćanje po pravomoćnoj presudi</w:t>
            </w:r>
            <w:r w:rsidR="00212C37">
              <w:rPr>
                <w:b/>
                <w:sz w:val="20"/>
                <w:szCs w:val="20"/>
              </w:rPr>
              <w:t>. Zamolili su rok  za plaćanje do 10 mjeseca odmah po donošenju rebalansa proračuna grada jer ova obveza nije bila planirana u 2020. godini, kada će platiti sve obveze s kamatama.</w:t>
            </w:r>
          </w:p>
        </w:tc>
      </w:tr>
      <w:tr w:rsidRPr="008E0A99" w:rsidR="008E0A99" w:rsidTr="008E0A99">
        <w:trPr>
          <w:cantSplit/>
          <w:trHeight w:val="661"/>
        </w:trPr>
        <w:tc>
          <w:tcPr>
            <w:tcW w:w="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8E0A99" w:rsidR="008E0A99" w:rsidP="008E0A99" w:rsidRDefault="008E0A99">
            <w:pPr>
              <w:jc w:val="center"/>
              <w:rPr>
                <w:sz w:val="20"/>
                <w:szCs w:val="20"/>
              </w:rPr>
            </w:pPr>
            <w:r w:rsidRPr="008E0A99">
              <w:rPr>
                <w:sz w:val="20"/>
                <w:szCs w:val="20"/>
              </w:rPr>
              <w:t>2</w:t>
            </w: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E0A99" w:rsidR="008E0A99" w:rsidP="008E0A99" w:rsidRDefault="008E0A99">
            <w:pPr>
              <w:rPr>
                <w:sz w:val="20"/>
                <w:szCs w:val="20"/>
              </w:rPr>
            </w:pPr>
            <w:r w:rsidRPr="008E0A99">
              <w:rPr>
                <w:sz w:val="20"/>
                <w:szCs w:val="20"/>
              </w:rPr>
              <w:t>Tužitelj: MTG d.o.o. u stečaju</w:t>
            </w:r>
          </w:p>
          <w:p w:rsidRPr="008E0A99" w:rsidR="008E0A99" w:rsidP="008E0A99" w:rsidRDefault="008E0A99">
            <w:pPr>
              <w:rPr>
                <w:sz w:val="20"/>
                <w:szCs w:val="20"/>
              </w:rPr>
            </w:pPr>
            <w:r w:rsidRPr="008E0A99">
              <w:rPr>
                <w:sz w:val="20"/>
                <w:szCs w:val="20"/>
              </w:rPr>
              <w:t>Tuženik: Hortikultura d.d. Zagreb, Dankovečka 3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E0A99" w:rsidR="008E0A99" w:rsidP="008E0A99" w:rsidRDefault="008E0A99">
            <w:pPr>
              <w:rPr>
                <w:sz w:val="20"/>
                <w:szCs w:val="20"/>
              </w:rPr>
            </w:pPr>
            <w:r w:rsidRPr="008E0A99">
              <w:rPr>
                <w:sz w:val="20"/>
                <w:szCs w:val="20"/>
              </w:rPr>
              <w:t>P-2276/14 TS Zg</w:t>
            </w:r>
          </w:p>
          <w:p w:rsidRPr="008E0A99" w:rsidR="008E0A99" w:rsidP="008E0A99" w:rsidRDefault="008E0A99">
            <w:pPr>
              <w:rPr>
                <w:sz w:val="20"/>
                <w:szCs w:val="20"/>
              </w:rPr>
            </w:pPr>
            <w:r w:rsidRPr="008E0A99">
              <w:rPr>
                <w:sz w:val="20"/>
                <w:szCs w:val="20"/>
              </w:rPr>
              <w:t>( P-4106/12 TS Zg)</w:t>
            </w:r>
          </w:p>
          <w:p w:rsidRPr="008E0A99" w:rsidR="008E0A99" w:rsidP="008E0A99" w:rsidRDefault="008E0A99">
            <w:pPr>
              <w:rPr>
                <w:sz w:val="20"/>
                <w:szCs w:val="20"/>
              </w:rPr>
            </w:pPr>
            <w:r w:rsidRPr="008E0A99">
              <w:rPr>
                <w:sz w:val="20"/>
                <w:szCs w:val="20"/>
              </w:rPr>
              <w:t>v.p.s. 203.491,14 kn</w:t>
            </w:r>
          </w:p>
          <w:p w:rsidRPr="008E0A99" w:rsidR="008E0A99" w:rsidP="008E0A99" w:rsidRDefault="008E0A99">
            <w:pPr>
              <w:rPr>
                <w:sz w:val="20"/>
                <w:szCs w:val="20"/>
              </w:rPr>
            </w:pPr>
            <w:r w:rsidRPr="008E0A99">
              <w:rPr>
                <w:sz w:val="20"/>
                <w:szCs w:val="20"/>
              </w:rPr>
              <w:t>radi: pobijanja inkongruentne</w:t>
            </w:r>
          </w:p>
          <w:p w:rsidRPr="008E0A99" w:rsidR="008E0A99" w:rsidP="008E0A99" w:rsidRDefault="008E0A99">
            <w:pPr>
              <w:rPr>
                <w:sz w:val="20"/>
                <w:szCs w:val="20"/>
              </w:rPr>
            </w:pPr>
            <w:r w:rsidRPr="008E0A99">
              <w:rPr>
                <w:sz w:val="20"/>
                <w:szCs w:val="20"/>
              </w:rPr>
              <w:t>pravne radnje stečajnog dužnika</w:t>
            </w:r>
          </w:p>
          <w:p w:rsidRPr="008E0A99" w:rsidR="008E0A99" w:rsidP="008E0A99" w:rsidRDefault="008E0A99">
            <w:pPr>
              <w:rPr>
                <w:sz w:val="20"/>
                <w:szCs w:val="20"/>
              </w:rPr>
            </w:pPr>
          </w:p>
          <w:p w:rsidRPr="008E0A99" w:rsidR="008E0A99" w:rsidP="008E0A99" w:rsidRDefault="008E0A99">
            <w:pPr>
              <w:rPr>
                <w:sz w:val="20"/>
                <w:szCs w:val="20"/>
              </w:rPr>
            </w:pPr>
            <w:r w:rsidRPr="008E0A99">
              <w:rPr>
                <w:sz w:val="20"/>
                <w:szCs w:val="20"/>
              </w:rPr>
              <w:t>Pž-8021/2016 VTS</w:t>
            </w:r>
          </w:p>
        </w:tc>
        <w:tc>
          <w:tcPr>
            <w:tcW w:w="4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E0A99" w:rsidR="008E0A99" w:rsidP="008E0A99" w:rsidRDefault="008E0A99">
            <w:pPr>
              <w:rPr>
                <w:sz w:val="20"/>
                <w:szCs w:val="20"/>
              </w:rPr>
            </w:pPr>
            <w:r w:rsidRPr="008E0A99">
              <w:rPr>
                <w:sz w:val="20"/>
                <w:szCs w:val="20"/>
              </w:rPr>
              <w:t>25.10.2012. g. Tužba radi: pobijanja inkongruentne pravne radnje stečajnog dužnika</w:t>
            </w:r>
          </w:p>
          <w:p w:rsidRPr="008E0A99" w:rsidR="008E0A99" w:rsidP="008E0A99" w:rsidRDefault="008E0A99">
            <w:pPr>
              <w:rPr>
                <w:sz w:val="20"/>
                <w:szCs w:val="20"/>
              </w:rPr>
            </w:pPr>
            <w:r w:rsidRPr="008E0A99">
              <w:rPr>
                <w:sz w:val="20"/>
                <w:szCs w:val="20"/>
              </w:rPr>
              <w:t>02.04.2013. g. Podnesak tužitelja-očitovanje na odgovor na tužbu tuženika</w:t>
            </w:r>
          </w:p>
          <w:p w:rsidRPr="008E0A99" w:rsidR="008E0A99" w:rsidP="008E0A99" w:rsidRDefault="008E0A99">
            <w:pPr>
              <w:rPr>
                <w:sz w:val="20"/>
                <w:szCs w:val="20"/>
              </w:rPr>
            </w:pPr>
            <w:r w:rsidRPr="008E0A99">
              <w:rPr>
                <w:sz w:val="20"/>
                <w:szCs w:val="20"/>
              </w:rPr>
              <w:t xml:space="preserve">21.03.2013. g. Ročište, tužitelj ostaje kod tužbe </w:t>
            </w:r>
          </w:p>
          <w:p w:rsidRPr="008E0A99" w:rsidR="008E0A99" w:rsidP="008E0A99" w:rsidRDefault="008E0A99">
            <w:pPr>
              <w:rPr>
                <w:sz w:val="20"/>
                <w:szCs w:val="20"/>
              </w:rPr>
            </w:pPr>
            <w:r w:rsidRPr="008E0A99">
              <w:rPr>
                <w:sz w:val="20"/>
                <w:szCs w:val="20"/>
              </w:rPr>
              <w:t>06.06.2013. g. Podnesak tužitelja, dostavlja potvrdu o solventosti tužitelja</w:t>
            </w:r>
          </w:p>
          <w:p w:rsidRPr="008E0A99" w:rsidR="008E0A99" w:rsidP="008E0A99" w:rsidRDefault="008E0A99">
            <w:pPr>
              <w:rPr>
                <w:sz w:val="20"/>
                <w:szCs w:val="20"/>
              </w:rPr>
            </w:pPr>
            <w:r w:rsidRPr="008E0A99">
              <w:rPr>
                <w:sz w:val="20"/>
                <w:szCs w:val="20"/>
              </w:rPr>
              <w:t>25.09.2</w:t>
            </w:r>
            <w:r w:rsidR="00B0358B">
              <w:rPr>
                <w:sz w:val="20"/>
                <w:szCs w:val="20"/>
              </w:rPr>
              <w:t>013.g. Ročište, zastoj postupka</w:t>
            </w:r>
            <w:r w:rsidRPr="008E0A99">
              <w:rPr>
                <w:sz w:val="20"/>
                <w:szCs w:val="20"/>
              </w:rPr>
              <w:t>,</w:t>
            </w:r>
            <w:r w:rsidR="00B0358B">
              <w:rPr>
                <w:sz w:val="20"/>
                <w:szCs w:val="20"/>
              </w:rPr>
              <w:t xml:space="preserve"> </w:t>
            </w:r>
            <w:r w:rsidRPr="008E0A99">
              <w:rPr>
                <w:sz w:val="20"/>
                <w:szCs w:val="20"/>
              </w:rPr>
              <w:t>tuženik u predsteč. nagodbi</w:t>
            </w:r>
          </w:p>
          <w:p w:rsidRPr="008E0A99" w:rsidR="008E0A99" w:rsidP="008E0A99" w:rsidRDefault="008E0A99">
            <w:pPr>
              <w:rPr>
                <w:sz w:val="20"/>
                <w:szCs w:val="20"/>
              </w:rPr>
            </w:pPr>
            <w:r w:rsidRPr="008E0A99">
              <w:rPr>
                <w:sz w:val="20"/>
                <w:szCs w:val="20"/>
              </w:rPr>
              <w:t>19.05.2015. g. Ročište, donosi se rješenje da tužitelj u roku od 8 dana dostavi prijedlog za otvaranje steč. postupka, izvest će se dokaz saslušanja R. Gretića</w:t>
            </w:r>
          </w:p>
          <w:p w:rsidR="008E0A99" w:rsidP="008E0A99" w:rsidRDefault="008E0A99">
            <w:pPr>
              <w:rPr>
                <w:sz w:val="20"/>
                <w:szCs w:val="20"/>
              </w:rPr>
            </w:pPr>
            <w:r w:rsidRPr="008E0A99">
              <w:rPr>
                <w:sz w:val="20"/>
                <w:szCs w:val="20"/>
              </w:rPr>
              <w:t>Zakazuje se ročište za 14.09.2015. g.</w:t>
            </w:r>
          </w:p>
          <w:p w:rsidR="00B204F6" w:rsidP="008E0A99" w:rsidRDefault="00B204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Rasprava 01.12.2015.</w:t>
            </w:r>
          </w:p>
          <w:p w:rsidR="00B204F6" w:rsidP="008E0A99" w:rsidRDefault="00B204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Rasprava 17.02.2016. saslušanje svjedoka-zaključena rasprava</w:t>
            </w:r>
          </w:p>
          <w:p w:rsidRPr="008E0A99" w:rsidR="00B204F6" w:rsidP="008E0A99" w:rsidRDefault="00B204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08.03.2016.donesena presuda kojom se usvaja tužba i tužbeni zahtjev </w:t>
            </w:r>
          </w:p>
          <w:p w:rsidRPr="008E0A99" w:rsidR="008E0A99" w:rsidP="008E0A99" w:rsidRDefault="008E0A99">
            <w:pPr>
              <w:rPr>
                <w:sz w:val="20"/>
                <w:szCs w:val="20"/>
              </w:rPr>
            </w:pPr>
            <w:r w:rsidRPr="008E0A99">
              <w:rPr>
                <w:sz w:val="20"/>
                <w:szCs w:val="20"/>
              </w:rPr>
              <w:t>18.04.2016. –FINA dala prijedlog z</w:t>
            </w:r>
            <w:r w:rsidR="00B0358B">
              <w:rPr>
                <w:sz w:val="20"/>
                <w:szCs w:val="20"/>
              </w:rPr>
              <w:t>a otvaranje stečajnog postupka(</w:t>
            </w:r>
            <w:r w:rsidRPr="008E0A99">
              <w:rPr>
                <w:sz w:val="20"/>
                <w:szCs w:val="20"/>
              </w:rPr>
              <w:t>objavljeno na Pos. Hr. 30.08.2016. g.-posl. na e-mail BT</w:t>
            </w:r>
          </w:p>
          <w:p w:rsidRPr="008E0A99" w:rsidR="008E0A99" w:rsidP="008E0A99" w:rsidRDefault="008E0A99">
            <w:pPr>
              <w:rPr>
                <w:sz w:val="20"/>
                <w:szCs w:val="20"/>
              </w:rPr>
            </w:pPr>
            <w:r w:rsidRPr="008E0A99">
              <w:rPr>
                <w:sz w:val="20"/>
                <w:szCs w:val="20"/>
              </w:rPr>
              <w:t xml:space="preserve">19.07.2016. </w:t>
            </w:r>
            <w:r w:rsidR="00B0358B">
              <w:rPr>
                <w:sz w:val="20"/>
                <w:szCs w:val="20"/>
              </w:rPr>
              <w:t>g</w:t>
            </w:r>
            <w:r w:rsidRPr="008E0A99">
              <w:rPr>
                <w:sz w:val="20"/>
                <w:szCs w:val="20"/>
              </w:rPr>
              <w:t xml:space="preserve">. poslana Punomoć ( Stečajne mase) B. Tadić </w:t>
            </w:r>
          </w:p>
          <w:p w:rsidRPr="008E0A99" w:rsidR="008E0A99" w:rsidP="008E0A99" w:rsidRDefault="008E0A99">
            <w:pPr>
              <w:rPr>
                <w:sz w:val="20"/>
                <w:szCs w:val="20"/>
              </w:rPr>
            </w:pPr>
            <w:r w:rsidRPr="008E0A99">
              <w:rPr>
                <w:sz w:val="20"/>
                <w:szCs w:val="20"/>
              </w:rPr>
              <w:t>19.08.2016. g. Rješenje o nastavku postupka</w:t>
            </w:r>
          </w:p>
          <w:p w:rsidR="008E0A99" w:rsidP="008E0A99" w:rsidRDefault="008E0A99">
            <w:pPr>
              <w:rPr>
                <w:b/>
                <w:sz w:val="20"/>
                <w:szCs w:val="20"/>
              </w:rPr>
            </w:pPr>
            <w:r w:rsidRPr="008E0A99">
              <w:rPr>
                <w:b/>
                <w:sz w:val="20"/>
                <w:szCs w:val="20"/>
              </w:rPr>
              <w:t>24.11.2016.g. Predmet na VTS-u</w:t>
            </w:r>
          </w:p>
          <w:p w:rsidR="00212C37" w:rsidP="008E0A99" w:rsidRDefault="00212C37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Presudom VTS-a potvrđena prvostupanjska presuda</w:t>
            </w:r>
          </w:p>
          <w:p w:rsidRPr="001C2EB5" w:rsidR="00B87F55" w:rsidP="008E0A99" w:rsidRDefault="00B87F55">
            <w:pPr>
              <w:rPr>
                <w:sz w:val="20"/>
                <w:szCs w:val="20"/>
              </w:rPr>
            </w:pPr>
            <w:r w:rsidRPr="001C2EB5">
              <w:rPr>
                <w:sz w:val="20"/>
                <w:szCs w:val="20"/>
              </w:rPr>
              <w:t>Dopisom punomoćnika gosp. Šefika Mustedanagića odvjetnika Nine Reskušić, dostavljen nam je prijedlog za otkup potraživanja za naknadu u visini 50% glavnice</w:t>
            </w:r>
          </w:p>
          <w:p w:rsidRPr="001C2EB5" w:rsidR="00212C37" w:rsidP="008E0A99" w:rsidRDefault="00B87F55">
            <w:pPr>
              <w:rPr>
                <w:sz w:val="20"/>
                <w:szCs w:val="20"/>
              </w:rPr>
            </w:pPr>
            <w:r w:rsidRPr="001C2EB5">
              <w:rPr>
                <w:sz w:val="20"/>
                <w:szCs w:val="20"/>
              </w:rPr>
              <w:t>Obzirom da stečajni postupak nije otvoren,</w:t>
            </w:r>
            <w:r w:rsidRPr="001C2EB5" w:rsidR="001C2EB5">
              <w:rPr>
                <w:sz w:val="20"/>
                <w:szCs w:val="20"/>
              </w:rPr>
              <w:t xml:space="preserve"> žiro račun nije u blokadi, vrši se priprema za </w:t>
            </w:r>
            <w:r w:rsidRPr="001C2EB5">
              <w:rPr>
                <w:sz w:val="20"/>
                <w:szCs w:val="20"/>
              </w:rPr>
              <w:t>ovrhu na žr dužnika</w:t>
            </w:r>
          </w:p>
          <w:p w:rsidRPr="001C2EB5" w:rsidR="00212C37" w:rsidP="008E0A99" w:rsidRDefault="00212C37">
            <w:pPr>
              <w:rPr>
                <w:sz w:val="20"/>
                <w:szCs w:val="20"/>
              </w:rPr>
            </w:pPr>
          </w:p>
          <w:p w:rsidR="00212C37" w:rsidP="008E0A99" w:rsidRDefault="00212C37">
            <w:pPr>
              <w:rPr>
                <w:b/>
                <w:sz w:val="20"/>
                <w:szCs w:val="20"/>
              </w:rPr>
            </w:pPr>
          </w:p>
          <w:p w:rsidR="00212C37" w:rsidP="008E0A99" w:rsidRDefault="00212C37">
            <w:pPr>
              <w:rPr>
                <w:b/>
                <w:sz w:val="20"/>
                <w:szCs w:val="20"/>
              </w:rPr>
            </w:pPr>
          </w:p>
          <w:p w:rsidRPr="008E0A99" w:rsidR="00F966B7" w:rsidP="008E0A99" w:rsidRDefault="00F966B7">
            <w:pPr>
              <w:rPr>
                <w:b/>
                <w:sz w:val="20"/>
                <w:szCs w:val="20"/>
              </w:rPr>
            </w:pPr>
          </w:p>
        </w:tc>
      </w:tr>
      <w:tr w:rsidRPr="008E0A99" w:rsidR="008E0A99" w:rsidTr="008E0A99">
        <w:trPr>
          <w:cantSplit/>
        </w:trPr>
        <w:tc>
          <w:tcPr>
            <w:tcW w:w="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8E0A99" w:rsidR="008E0A99" w:rsidP="008E0A99" w:rsidRDefault="008E0A99">
            <w:pPr>
              <w:jc w:val="center"/>
              <w:rPr>
                <w:sz w:val="20"/>
                <w:szCs w:val="20"/>
              </w:rPr>
            </w:pPr>
            <w:r w:rsidRPr="008E0A99">
              <w:rPr>
                <w:sz w:val="20"/>
                <w:szCs w:val="20"/>
              </w:rPr>
              <w:t>3</w:t>
            </w: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8E0A99" w:rsidR="008E0A99" w:rsidP="008E0A99" w:rsidRDefault="008E0A99">
            <w:pPr>
              <w:rPr>
                <w:sz w:val="20"/>
                <w:szCs w:val="20"/>
              </w:rPr>
            </w:pPr>
            <w:r w:rsidRPr="008E0A99">
              <w:rPr>
                <w:sz w:val="20"/>
                <w:szCs w:val="20"/>
              </w:rPr>
              <w:t>Ovrhovoditelj: MTG d.o.o.</w:t>
            </w:r>
          </w:p>
          <w:p w:rsidRPr="008E0A99" w:rsidR="008E0A99" w:rsidP="008E0A99" w:rsidRDefault="008E0A99">
            <w:pPr>
              <w:rPr>
                <w:sz w:val="20"/>
                <w:szCs w:val="20"/>
              </w:rPr>
            </w:pPr>
            <w:r w:rsidRPr="008E0A99">
              <w:rPr>
                <w:sz w:val="20"/>
                <w:szCs w:val="20"/>
              </w:rPr>
              <w:t>Ovršenik: CARIN d.o.o., Zagreb</w:t>
            </w:r>
          </w:p>
          <w:p w:rsidRPr="008E0A99" w:rsidR="008E0A99" w:rsidP="008E0A99" w:rsidRDefault="008E0A99">
            <w:pPr>
              <w:rPr>
                <w:sz w:val="20"/>
                <w:szCs w:val="20"/>
              </w:rPr>
            </w:pPr>
          </w:p>
          <w:p w:rsidRPr="008E0A99" w:rsidR="008E0A99" w:rsidP="008E0A99" w:rsidRDefault="008E0A99">
            <w:pPr>
              <w:rPr>
                <w:sz w:val="20"/>
                <w:szCs w:val="20"/>
              </w:rPr>
            </w:pPr>
            <w:r w:rsidRPr="008E0A99">
              <w:rPr>
                <w:sz w:val="20"/>
                <w:szCs w:val="20"/>
              </w:rPr>
              <w:t>Stečaj  broj: St-629/2015 otvoren 27.01.2016. godine</w:t>
            </w:r>
          </w:p>
          <w:p w:rsidRPr="008E0A99" w:rsidR="008E0A99" w:rsidP="008E0A99" w:rsidRDefault="008E0A99">
            <w:pPr>
              <w:rPr>
                <w:sz w:val="20"/>
                <w:szCs w:val="20"/>
              </w:rPr>
            </w:pPr>
            <w:r w:rsidRPr="008E0A99">
              <w:rPr>
                <w:sz w:val="20"/>
                <w:szCs w:val="20"/>
              </w:rPr>
              <w:t>Steč. upravitelj: Davorka Huljev</w:t>
            </w:r>
          </w:p>
          <w:p w:rsidRPr="008E0A99" w:rsidR="008E0A99" w:rsidP="008E0A99" w:rsidRDefault="008E0A99">
            <w:pPr>
              <w:rPr>
                <w:sz w:val="20"/>
                <w:szCs w:val="20"/>
              </w:rPr>
            </w:pPr>
            <w:r w:rsidRPr="008E0A99">
              <w:rPr>
                <w:sz w:val="20"/>
                <w:szCs w:val="20"/>
              </w:rPr>
              <w:t>Ročište 05.04.2016. g.</w:t>
            </w:r>
          </w:p>
          <w:p w:rsidRPr="008E0A99" w:rsidR="008E0A99" w:rsidP="008E0A99" w:rsidRDefault="008E0A99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8E0A99" w:rsidR="008E0A99" w:rsidP="008E0A99" w:rsidRDefault="008E0A99">
            <w:pPr>
              <w:rPr>
                <w:sz w:val="20"/>
                <w:szCs w:val="20"/>
              </w:rPr>
            </w:pPr>
            <w:r w:rsidRPr="008E0A99">
              <w:rPr>
                <w:sz w:val="20"/>
                <w:szCs w:val="20"/>
              </w:rPr>
              <w:t>Povrv-21612/12 OSZg</w:t>
            </w:r>
          </w:p>
          <w:p w:rsidRPr="008E0A99" w:rsidR="008E0A99" w:rsidP="008E0A99" w:rsidRDefault="008E0A99">
            <w:pPr>
              <w:rPr>
                <w:sz w:val="20"/>
                <w:szCs w:val="20"/>
              </w:rPr>
            </w:pPr>
            <w:r w:rsidRPr="008E0A99">
              <w:rPr>
                <w:sz w:val="20"/>
                <w:szCs w:val="20"/>
              </w:rPr>
              <w:t>Radi: 17.072,38 kn</w:t>
            </w:r>
          </w:p>
        </w:tc>
        <w:tc>
          <w:tcPr>
            <w:tcW w:w="4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8E0A99" w:rsidR="008E0A99" w:rsidP="008E0A99" w:rsidRDefault="008E0A99">
            <w:pPr>
              <w:rPr>
                <w:sz w:val="20"/>
                <w:szCs w:val="20"/>
              </w:rPr>
            </w:pPr>
            <w:r w:rsidRPr="008E0A99">
              <w:rPr>
                <w:sz w:val="20"/>
                <w:szCs w:val="20"/>
              </w:rPr>
              <w:t>Rješenje o ovrsi Ovrv-25/10 od 14/01-10 javnog bilježnika. Prigovor ovršenika 04.02.2010. Očitovanje na ovrhu na prigovor ovršenika i prijedlog za osiguranje. Rješenje od 10/03-2010 o stavljanju van snage Rješenja o ovrsi te nastavak postupka kao u povodu prigovora protiv platnog naloga. Rješenje od 02/04/10 o odbacivanju prijedloga za određivanje prethodne mjere. Podnesak ovrhovoditelja sudu od 15/09-10. Rješenje ŽSZg od 19/11-11 odbijena žalba ovršenika kao neosnovana i potvrđeno Rješenje OGSZg od 10/03-10.</w:t>
            </w:r>
          </w:p>
          <w:p w:rsidRPr="008E0A99" w:rsidR="008E0A99" w:rsidP="008E0A99" w:rsidRDefault="008E0A99">
            <w:pPr>
              <w:rPr>
                <w:sz w:val="20"/>
                <w:szCs w:val="20"/>
              </w:rPr>
            </w:pPr>
            <w:r w:rsidRPr="008E0A99">
              <w:rPr>
                <w:sz w:val="20"/>
                <w:szCs w:val="20"/>
              </w:rPr>
              <w:t>Rješ. OGS Zg od 04.12.2012. g. utvrđen prekid postupka.</w:t>
            </w:r>
          </w:p>
          <w:p w:rsidRPr="008E0A99" w:rsidR="008E0A99" w:rsidP="008E0A99" w:rsidRDefault="008E0A99">
            <w:pPr>
              <w:rPr>
                <w:sz w:val="20"/>
                <w:szCs w:val="20"/>
              </w:rPr>
            </w:pPr>
            <w:r w:rsidRPr="008E0A99">
              <w:rPr>
                <w:sz w:val="20"/>
                <w:szCs w:val="20"/>
              </w:rPr>
              <w:t>Rješenje TS Zg od 08.04.2014. g.  o predsteč. nagod</w:t>
            </w:r>
          </w:p>
          <w:p w:rsidRPr="008E0A99" w:rsidR="008E0A99" w:rsidP="008E0A99" w:rsidRDefault="008E0A99">
            <w:pPr>
              <w:rPr>
                <w:sz w:val="20"/>
                <w:szCs w:val="20"/>
              </w:rPr>
            </w:pPr>
            <w:r w:rsidRPr="008E0A99">
              <w:rPr>
                <w:sz w:val="20"/>
                <w:szCs w:val="20"/>
              </w:rPr>
              <w:t>U predstečajnoj nagodbi priznata obveza od 8.536,19 kn u 72 jednake mjes. otplatne rate, nakon 2 godine počeka</w:t>
            </w:r>
          </w:p>
          <w:p w:rsidRPr="008E0A99" w:rsidR="008E0A99" w:rsidP="008E0A99" w:rsidRDefault="008E0A99">
            <w:pPr>
              <w:rPr>
                <w:b/>
                <w:sz w:val="20"/>
                <w:szCs w:val="20"/>
              </w:rPr>
            </w:pPr>
            <w:r w:rsidRPr="008E0A99">
              <w:rPr>
                <w:b/>
                <w:sz w:val="20"/>
                <w:szCs w:val="20"/>
              </w:rPr>
              <w:t>12.02.2016. g. Prijava tražbine u steč. postupku na iznos 8.536,19 kn</w:t>
            </w:r>
          </w:p>
          <w:p w:rsidR="008E0A99" w:rsidP="008E0A99" w:rsidRDefault="008E0A99">
            <w:pPr>
              <w:rPr>
                <w:sz w:val="20"/>
                <w:szCs w:val="20"/>
              </w:rPr>
            </w:pPr>
            <w:r w:rsidRPr="008E0A99">
              <w:rPr>
                <w:sz w:val="20"/>
                <w:szCs w:val="20"/>
              </w:rPr>
              <w:t>Priznata tražbina na iznos 8.536,19 kn</w:t>
            </w:r>
          </w:p>
          <w:p w:rsidRPr="008E0A99" w:rsidR="00B87F55" w:rsidP="008E0A99" w:rsidRDefault="00B87F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Objavljena završna dioba kojom se djelomično isplaćuju tražbine I višeg isplatnog reda- očito nema mogućnosti naplate tražbine.</w:t>
            </w:r>
          </w:p>
        </w:tc>
      </w:tr>
      <w:tr w:rsidRPr="008E0A99" w:rsidR="008E0A99" w:rsidTr="008E0A99">
        <w:trPr>
          <w:cantSplit/>
        </w:trPr>
        <w:tc>
          <w:tcPr>
            <w:tcW w:w="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8E0A99" w:rsidR="008E0A99" w:rsidP="008E0A99" w:rsidRDefault="008E0A99">
            <w:pPr>
              <w:jc w:val="center"/>
              <w:rPr>
                <w:sz w:val="20"/>
                <w:szCs w:val="20"/>
              </w:rPr>
            </w:pPr>
            <w:r w:rsidRPr="008E0A99">
              <w:rPr>
                <w:sz w:val="20"/>
                <w:szCs w:val="20"/>
              </w:rPr>
              <w:t>4</w:t>
            </w: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8E0A99" w:rsidR="008E0A99" w:rsidP="008E0A99" w:rsidRDefault="008E0A99">
            <w:pPr>
              <w:rPr>
                <w:sz w:val="20"/>
                <w:szCs w:val="20"/>
              </w:rPr>
            </w:pPr>
            <w:r w:rsidRPr="008E0A99">
              <w:rPr>
                <w:sz w:val="20"/>
                <w:szCs w:val="20"/>
              </w:rPr>
              <w:t>Ovrhovoditelj: MTG d.o.o. u stečaju</w:t>
            </w:r>
          </w:p>
          <w:p w:rsidRPr="008E0A99" w:rsidR="008E0A99" w:rsidP="008E0A99" w:rsidRDefault="008E0A99">
            <w:pPr>
              <w:rPr>
                <w:sz w:val="20"/>
                <w:szCs w:val="20"/>
              </w:rPr>
            </w:pPr>
            <w:r w:rsidRPr="008E0A99">
              <w:rPr>
                <w:sz w:val="20"/>
                <w:szCs w:val="20"/>
              </w:rPr>
              <w:t>Ovršenik: Konstruktor inženjering d.d., Split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8E0A99" w:rsidR="008E0A99" w:rsidP="008E0A99" w:rsidRDefault="008E0A99">
            <w:pPr>
              <w:rPr>
                <w:sz w:val="20"/>
                <w:szCs w:val="20"/>
              </w:rPr>
            </w:pPr>
            <w:r w:rsidRPr="008E0A99">
              <w:rPr>
                <w:sz w:val="20"/>
                <w:szCs w:val="20"/>
              </w:rPr>
              <w:t>Povrv-988/12 OS Split</w:t>
            </w:r>
          </w:p>
          <w:p w:rsidRPr="008E0A99" w:rsidR="008E0A99" w:rsidP="008E0A99" w:rsidRDefault="008E0A99">
            <w:pPr>
              <w:rPr>
                <w:sz w:val="20"/>
                <w:szCs w:val="20"/>
              </w:rPr>
            </w:pPr>
            <w:r w:rsidRPr="008E0A99">
              <w:rPr>
                <w:sz w:val="20"/>
                <w:szCs w:val="20"/>
              </w:rPr>
              <w:t>V.P.S. – 418.945,91 kn</w:t>
            </w:r>
          </w:p>
          <w:p w:rsidRPr="008E0A99" w:rsidR="008E0A99" w:rsidP="008E0A99" w:rsidRDefault="008E0A99">
            <w:pPr>
              <w:rPr>
                <w:sz w:val="20"/>
                <w:szCs w:val="20"/>
              </w:rPr>
            </w:pPr>
            <w:r w:rsidRPr="008E0A99">
              <w:rPr>
                <w:sz w:val="20"/>
                <w:szCs w:val="20"/>
              </w:rPr>
              <w:t>Stpn-36/2014 (Stpn-42/2013)</w:t>
            </w:r>
          </w:p>
          <w:p w:rsidRPr="008E0A99" w:rsidR="008E0A99" w:rsidP="008E0A99" w:rsidRDefault="008E0A99">
            <w:pPr>
              <w:rPr>
                <w:b/>
                <w:sz w:val="20"/>
                <w:szCs w:val="20"/>
              </w:rPr>
            </w:pPr>
            <w:r w:rsidRPr="008E0A99">
              <w:rPr>
                <w:b/>
                <w:sz w:val="20"/>
                <w:szCs w:val="20"/>
              </w:rPr>
              <w:t>St-1196/2016-TS Split</w:t>
            </w:r>
          </w:p>
        </w:tc>
        <w:tc>
          <w:tcPr>
            <w:tcW w:w="4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8E0A99" w:rsidR="008E0A99" w:rsidP="008E0A99" w:rsidRDefault="008E0A99">
            <w:pPr>
              <w:rPr>
                <w:sz w:val="20"/>
                <w:szCs w:val="20"/>
              </w:rPr>
            </w:pPr>
            <w:r w:rsidRPr="008E0A99">
              <w:rPr>
                <w:sz w:val="20"/>
                <w:szCs w:val="20"/>
              </w:rPr>
              <w:t>Rješenje o ovrsi Ovrv-35/12 od 14/03-2012. Rješenje OS Split Povrv-988/12 od 11/05-2012 o stavljanju van snage Rješenje o ovrsi postupak će se nastaviti kao u povodu prigovora protiv platnog naloga i spis će se ustupiti TS Split</w:t>
            </w:r>
          </w:p>
          <w:p w:rsidRPr="008E0A99" w:rsidR="008E0A99" w:rsidP="008E0A99" w:rsidRDefault="008E0A99">
            <w:pPr>
              <w:rPr>
                <w:sz w:val="20"/>
                <w:szCs w:val="20"/>
              </w:rPr>
            </w:pPr>
            <w:r w:rsidRPr="008E0A99">
              <w:rPr>
                <w:sz w:val="20"/>
                <w:szCs w:val="20"/>
              </w:rPr>
              <w:t xml:space="preserve">Predstečajna nagodba po Rješenju od 28.01.2013. g. </w:t>
            </w:r>
          </w:p>
          <w:p w:rsidRPr="008E0A99" w:rsidR="008E0A99" w:rsidP="008E0A99" w:rsidRDefault="008E0A99">
            <w:pPr>
              <w:rPr>
                <w:sz w:val="20"/>
                <w:szCs w:val="20"/>
              </w:rPr>
            </w:pPr>
            <w:r w:rsidRPr="008E0A99">
              <w:rPr>
                <w:sz w:val="20"/>
                <w:szCs w:val="20"/>
              </w:rPr>
              <w:t>Prijavljeno 612.118,74 kn dana 07.03.2013. g.</w:t>
            </w:r>
          </w:p>
          <w:p w:rsidRPr="008E0A99" w:rsidR="008E0A99" w:rsidP="008E0A99" w:rsidRDefault="008E0A99">
            <w:pPr>
              <w:rPr>
                <w:sz w:val="20"/>
                <w:szCs w:val="20"/>
              </w:rPr>
            </w:pPr>
            <w:r w:rsidRPr="008E0A99">
              <w:rPr>
                <w:b/>
                <w:sz w:val="20"/>
                <w:szCs w:val="20"/>
              </w:rPr>
              <w:t>Stpn-42/2013</w:t>
            </w:r>
            <w:r w:rsidRPr="008E0A99">
              <w:rPr>
                <w:sz w:val="20"/>
                <w:szCs w:val="20"/>
              </w:rPr>
              <w:t>-U  planu u predstečajnoj nagodbi priznata obveza od 418.945,91 kn, dio duga ( 60%) bi se konvertirao u kapital društva, a ostatak duga (40%) bi se reprogramirao u 8 god. uz 1 god. počeka i 7 god. otplate. Otpis 100% obveza za obračunate kamate</w:t>
            </w:r>
          </w:p>
          <w:p w:rsidRPr="008E0A99" w:rsidR="008E0A99" w:rsidP="008E0A99" w:rsidRDefault="008E0A99">
            <w:pPr>
              <w:rPr>
                <w:sz w:val="20"/>
                <w:szCs w:val="20"/>
              </w:rPr>
            </w:pPr>
            <w:r w:rsidRPr="008E0A99">
              <w:rPr>
                <w:b/>
                <w:sz w:val="20"/>
                <w:szCs w:val="20"/>
              </w:rPr>
              <w:t>Stpn-36/2014</w:t>
            </w:r>
            <w:r w:rsidRPr="008E0A99">
              <w:rPr>
                <w:sz w:val="20"/>
                <w:szCs w:val="20"/>
              </w:rPr>
              <w:t>-U  planu u predstečajnoj nagodbi priznata obveza od 418.945,91 kn, dio duga ( 70%) bi se konvertirao u kapital društva, a ostatak duga (30%-125.683,77 kn) bi se isplatio obročno uz ktu 4% u kvartalnim ratama koje dospijevaju 31.03., 30.06.,30.09., i 31.12.god. od kojih prva dospijeva na prvi od navedenih datuma nakon proteka 18 mjeseci od dana pravomoćnosti rješenja o nagodbi. Otpis 100% obveza za obračunate kamate</w:t>
            </w:r>
          </w:p>
          <w:p w:rsidRPr="001C2EB5" w:rsidR="008E0A99" w:rsidP="008E0A99" w:rsidRDefault="008E0A99">
            <w:pPr>
              <w:rPr>
                <w:b/>
                <w:sz w:val="20"/>
                <w:szCs w:val="20"/>
              </w:rPr>
            </w:pPr>
            <w:r w:rsidRPr="008E0A99">
              <w:rPr>
                <w:b/>
                <w:sz w:val="20"/>
                <w:szCs w:val="20"/>
              </w:rPr>
              <w:t>23.11.2017. g. Prijava tražbine u stečajnom postupku na iznos 133.611,26 kn</w:t>
            </w:r>
          </w:p>
          <w:p w:rsidRPr="001C2EB5" w:rsidR="008E0A99" w:rsidP="008E0A99" w:rsidRDefault="008E0A99">
            <w:pPr>
              <w:rPr>
                <w:b/>
                <w:sz w:val="20"/>
                <w:szCs w:val="20"/>
              </w:rPr>
            </w:pPr>
            <w:r w:rsidRPr="001C2EB5">
              <w:rPr>
                <w:b/>
                <w:sz w:val="20"/>
                <w:szCs w:val="20"/>
              </w:rPr>
              <w:t>15.03.2018.  g. Ročište-tražbina priznata u cijelosti</w:t>
            </w:r>
          </w:p>
          <w:p w:rsidRPr="008E0A99" w:rsidR="00B87F55" w:rsidP="008E0A99" w:rsidRDefault="00B87F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Stečajni postupak u tijeku i prema izvješću stečajnog upravitelja mala vjerojatnost da će biti isplate vjerovnicima II višeg isplatnog reda</w:t>
            </w:r>
          </w:p>
        </w:tc>
      </w:tr>
    </w:tbl>
    <w:p w:rsidR="008E0A99" w:rsidP="00AB5F03" w:rsidRDefault="008E0A99">
      <w:pPr>
        <w:pStyle w:val="Odlomakpopisa"/>
        <w:ind w:left="0"/>
      </w:pPr>
    </w:p>
    <w:p w:rsidR="00AB5F03" w:rsidP="00AB5F03" w:rsidRDefault="00AB5F03">
      <w:r>
        <w:tab/>
      </w:r>
    </w:p>
    <w:p w:rsidR="00AB5F03" w:rsidP="00AB5F03" w:rsidRDefault="00AB5F03">
      <w:r>
        <w:tab/>
      </w:r>
      <w:r w:rsidR="002831FF">
        <w:t>Zaključkom Trgovačkog suda u Zagrebu St-363/11 od 01. listopad 2015. godine naloženo je da se otvori kod javnog bilježnika račun za korist trećih osoba i da se deponira 57.639,89 kuna</w:t>
      </w:r>
      <w:r>
        <w:t xml:space="preserve"> i to: </w:t>
      </w:r>
    </w:p>
    <w:p w:rsidR="00AB5F03" w:rsidP="00AB5F03" w:rsidRDefault="00AB5F03"/>
    <w:p w:rsidR="00AB5F03" w:rsidP="00AB5F03" w:rsidRDefault="00AB5F03">
      <w:pPr>
        <w:pStyle w:val="Odlomakpopisa"/>
        <w:ind w:left="0"/>
      </w:pPr>
      <w:r>
        <w:tab/>
        <w:t>a.) z</w:t>
      </w:r>
      <w:r w:rsidRPr="005437CF">
        <w:t xml:space="preserve">a stečajne vjerovnike iznos od </w:t>
      </w:r>
      <w:r w:rsidR="00291049">
        <w:t>4.177,39</w:t>
      </w:r>
      <w:r w:rsidRPr="005437CF">
        <w:t xml:space="preserve"> k</w:t>
      </w:r>
      <w:r w:rsidR="00291049">
        <w:t>u</w:t>
      </w:r>
      <w:r w:rsidRPr="005437CF">
        <w:t>n</w:t>
      </w:r>
      <w:r w:rsidR="00291049">
        <w:t>a</w:t>
      </w:r>
    </w:p>
    <w:p w:rsidR="00AB5F03" w:rsidP="00AB5F03" w:rsidRDefault="00AB5F03">
      <w:pPr>
        <w:pStyle w:val="Odlomakpopisa"/>
        <w:ind w:left="0"/>
      </w:pPr>
      <w:r>
        <w:tab/>
      </w:r>
      <w:r w:rsidRPr="00D0417C">
        <w:t xml:space="preserve">b.) </w:t>
      </w:r>
      <w:r>
        <w:t>z</w:t>
      </w:r>
      <w:r w:rsidRPr="00D0417C">
        <w:t xml:space="preserve">a vjerovnike stečajne mase iznos od </w:t>
      </w:r>
      <w:r w:rsidR="00291049">
        <w:t>53.462,50</w:t>
      </w:r>
      <w:r w:rsidRPr="00D0417C">
        <w:t xml:space="preserve"> k</w:t>
      </w:r>
      <w:r w:rsidR="00291049">
        <w:t>a</w:t>
      </w:r>
      <w:r w:rsidRPr="00D0417C">
        <w:t>n</w:t>
      </w:r>
      <w:r w:rsidR="00291049">
        <w:t>a</w:t>
      </w:r>
    </w:p>
    <w:p w:rsidR="00AB5F03" w:rsidP="00AB5F03" w:rsidRDefault="00AB5F03">
      <w:pPr>
        <w:pStyle w:val="Odlomakpopisa"/>
        <w:ind w:left="0"/>
      </w:pPr>
    </w:p>
    <w:p w:rsidRPr="00581514" w:rsidR="00AB5F03" w:rsidP="00AB5F03" w:rsidRDefault="00AB5F03">
      <w:pPr>
        <w:pStyle w:val="Odlomakpopisa"/>
        <w:ind w:left="0"/>
      </w:pPr>
      <w:r>
        <w:tab/>
        <w:t>Na prijedlog stečajnog upravitelja izvršene su isplate sa depozita kod javnog bilježnika z</w:t>
      </w:r>
      <w:r w:rsidRPr="00D0417C">
        <w:t xml:space="preserve">a </w:t>
      </w:r>
      <w:r w:rsidRPr="00581514">
        <w:t>vjerovnike stečajne mase i to:</w:t>
      </w:r>
    </w:p>
    <w:p w:rsidR="00AB5F03" w:rsidP="00AB5F03" w:rsidRDefault="00AB5F03">
      <w:pPr>
        <w:pStyle w:val="Odlomakpopisa"/>
        <w:ind w:left="0"/>
      </w:pPr>
    </w:p>
    <w:p w:rsidR="00B87F55" w:rsidP="00AB5F03" w:rsidRDefault="008344D0">
      <w:pPr>
        <w:pStyle w:val="Odlomakpopisa"/>
      </w:pPr>
      <w:r>
        <w:t>- 15</w:t>
      </w:r>
      <w:r w:rsidR="00AB5F03">
        <w:t>.10.201</w:t>
      </w:r>
      <w:r>
        <w:t>5</w:t>
      </w:r>
      <w:r w:rsidR="00AB5F03">
        <w:t xml:space="preserve">. plaćanje </w:t>
      </w:r>
      <w:r>
        <w:t>pristojbe za prijavu tražbine u iznosu od 500,00 kuna</w:t>
      </w:r>
      <w:r w:rsidR="007A16E8">
        <w:t>,</w:t>
      </w:r>
    </w:p>
    <w:p w:rsidR="00AB5F03" w:rsidP="00AB5F03" w:rsidRDefault="007A16E8">
      <w:pPr>
        <w:pStyle w:val="Odlomakpopisa"/>
        <w:rPr>
          <w:rFonts w:eastAsia="Times New Roman"/>
        </w:rPr>
      </w:pPr>
      <w:r>
        <w:t xml:space="preserve"> </w:t>
      </w:r>
      <w:r>
        <w:tab/>
      </w:r>
      <w:r w:rsidRPr="007A16E8">
        <w:t>St-1196/2016-TS Split</w:t>
      </w:r>
      <w:r>
        <w:t xml:space="preserve">, </w:t>
      </w:r>
      <w:r w:rsidRPr="00BA76E1">
        <w:rPr>
          <w:rFonts w:eastAsia="Times New Roman"/>
        </w:rPr>
        <w:t>KONSTRUKTOR INŽENJERING, d.d.</w:t>
      </w:r>
    </w:p>
    <w:p w:rsidR="001C2EB5" w:rsidP="00AB5F03" w:rsidRDefault="001C2EB5">
      <w:pPr>
        <w:pStyle w:val="Odlomakpopisa"/>
        <w:rPr>
          <w:rFonts w:eastAsia="Times New Roman"/>
        </w:rPr>
      </w:pPr>
    </w:p>
    <w:p w:rsidR="001C2EB5" w:rsidP="00AB5F03" w:rsidRDefault="001C2EB5">
      <w:pPr>
        <w:pStyle w:val="Odlomakpopisa"/>
        <w:rPr>
          <w:rFonts w:eastAsia="Times New Roman"/>
        </w:rPr>
      </w:pPr>
      <w:r>
        <w:rPr>
          <w:rFonts w:eastAsia="Times New Roman"/>
        </w:rPr>
        <w:t>Stanje na depozitu:</w:t>
      </w:r>
    </w:p>
    <w:p w:rsidR="001C2EB5" w:rsidP="001C2EB5" w:rsidRDefault="001C2EB5">
      <w:pPr>
        <w:pStyle w:val="Odlomakpopisa"/>
        <w:ind w:left="0"/>
      </w:pPr>
      <w:r>
        <w:tab/>
        <w:t>a.) rezervirana sredstva z</w:t>
      </w:r>
      <w:r w:rsidRPr="005437CF">
        <w:t xml:space="preserve">a stečajne vjerovnike iznos od </w:t>
      </w:r>
      <w:r>
        <w:t>4.177,39</w:t>
      </w:r>
      <w:r w:rsidRPr="005437CF">
        <w:t xml:space="preserve"> k</w:t>
      </w:r>
      <w:r>
        <w:t>u</w:t>
      </w:r>
      <w:r w:rsidRPr="005437CF">
        <w:t>n</w:t>
      </w:r>
      <w:r>
        <w:t>a</w:t>
      </w:r>
    </w:p>
    <w:p w:rsidR="001C2EB5" w:rsidP="001C2EB5" w:rsidRDefault="001C2EB5">
      <w:pPr>
        <w:pStyle w:val="Odlomakpopisa"/>
        <w:ind w:left="0"/>
      </w:pPr>
      <w:r>
        <w:tab/>
      </w:r>
      <w:r w:rsidRPr="00D0417C">
        <w:t xml:space="preserve">b.) </w:t>
      </w:r>
      <w:r>
        <w:t>rezervirana sredstva z</w:t>
      </w:r>
      <w:r w:rsidRPr="00D0417C">
        <w:t xml:space="preserve">a vjerovnike stečajne mase iznos od </w:t>
      </w:r>
      <w:r>
        <w:t>52.962,50</w:t>
      </w:r>
      <w:r w:rsidRPr="00D0417C">
        <w:t xml:space="preserve"> k</w:t>
      </w:r>
      <w:r>
        <w:t>a</w:t>
      </w:r>
      <w:r w:rsidRPr="00D0417C">
        <w:t>n</w:t>
      </w:r>
      <w:r>
        <w:t>a</w:t>
      </w:r>
    </w:p>
    <w:p w:rsidR="001C2EB5" w:rsidP="001C2EB5" w:rsidRDefault="001C2EB5">
      <w:pPr>
        <w:pStyle w:val="Odlomakpopisa"/>
        <w:ind w:left="0"/>
      </w:pPr>
    </w:p>
    <w:p w:rsidR="001C2EB5" w:rsidP="00AB5F03" w:rsidRDefault="001C2EB5">
      <w:pPr>
        <w:pStyle w:val="Odlomakpopisa"/>
      </w:pPr>
      <w:r>
        <w:t>Stanje na žiro računu 0</w:t>
      </w:r>
    </w:p>
    <w:p w:rsidR="008344D0" w:rsidP="00AB5F03" w:rsidRDefault="008344D0">
      <w:pPr>
        <w:pStyle w:val="Odlomakpopisa"/>
      </w:pPr>
    </w:p>
    <w:p w:rsidRPr="00B87F55" w:rsidR="00076EE8" w:rsidP="00AB5F03" w:rsidRDefault="00B87F55">
      <w:pPr>
        <w:pStyle w:val="Odlomakpopisa"/>
        <w:ind w:left="0"/>
      </w:pPr>
      <w:r w:rsidRPr="00B87F55">
        <w:t xml:space="preserve"> Tijekom ovog mjeseca čekamo naplatu potraživanja od Grada Crikvenica, u koliko ne izvrše uplatu biti ćemo prisiljeni ići na ovrhu.</w:t>
      </w:r>
    </w:p>
    <w:p w:rsidRPr="00B87F55" w:rsidR="00B87F55" w:rsidP="00AB5F03" w:rsidRDefault="00B87F55">
      <w:pPr>
        <w:pStyle w:val="Odlomakpopisa"/>
        <w:ind w:left="0"/>
      </w:pPr>
    </w:p>
    <w:p w:rsidRPr="00B87F55" w:rsidR="00B87F55" w:rsidP="00AB5F03" w:rsidRDefault="00B87F55">
      <w:pPr>
        <w:pStyle w:val="Odlomakpopisa"/>
        <w:ind w:left="0"/>
      </w:pPr>
      <w:r w:rsidRPr="00B87F55">
        <w:t xml:space="preserve">Prijedlog direktora dužnika Hortikulture d.d. </w:t>
      </w:r>
      <w:r w:rsidR="005404BE">
        <w:t xml:space="preserve">za otkup potraživanja u visini 50% glavnice, </w:t>
      </w:r>
      <w:r w:rsidRPr="00B87F55">
        <w:t>smatram da nije prihvatljiv pa</w:t>
      </w:r>
      <w:r w:rsidR="001C2EB5">
        <w:t xml:space="preserve"> ne predlažem sazivati skupštinu vjerovnika radi donošenje odluke već </w:t>
      </w:r>
      <w:r w:rsidRPr="00B87F55">
        <w:t>se vrši priprema ovrhe na žiro računu dužnika.</w:t>
      </w:r>
    </w:p>
    <w:p w:rsidR="00B87F55" w:rsidP="00AB5F03" w:rsidRDefault="00B87F55">
      <w:pPr>
        <w:pStyle w:val="Odlomakpopisa"/>
        <w:ind w:left="0"/>
        <w:rPr>
          <w:b/>
        </w:rPr>
      </w:pPr>
    </w:p>
    <w:p w:rsidRPr="00B87F55" w:rsidR="00076EE8" w:rsidP="00AB5F03" w:rsidRDefault="00B87F55">
      <w:pPr>
        <w:pStyle w:val="Odlomakpopisa"/>
        <w:ind w:left="0"/>
      </w:pPr>
      <w:r w:rsidRPr="00B87F55">
        <w:t>U Zagrebu 09</w:t>
      </w:r>
      <w:r w:rsidRPr="00B87F55" w:rsidR="00F966B7">
        <w:t>.</w:t>
      </w:r>
      <w:r w:rsidRPr="00B87F55">
        <w:t>1</w:t>
      </w:r>
      <w:r w:rsidRPr="00B87F55" w:rsidR="00F966B7">
        <w:t>0</w:t>
      </w:r>
      <w:r w:rsidRPr="00B87F55" w:rsidR="00076EE8">
        <w:t>.20</w:t>
      </w:r>
      <w:r w:rsidRPr="00B87F55" w:rsidR="00F966B7">
        <w:t>20</w:t>
      </w:r>
      <w:r w:rsidRPr="00B87F55" w:rsidR="00076EE8">
        <w:t>.</w:t>
      </w:r>
    </w:p>
    <w:p w:rsidRPr="00B87F55" w:rsidR="00AB5F03" w:rsidP="008F00F5" w:rsidRDefault="00AB5F03">
      <w:pPr>
        <w:pStyle w:val="Odlomakpopisa"/>
        <w:ind w:left="0"/>
      </w:pPr>
    </w:p>
    <w:p w:rsidR="001C2EB5" w:rsidP="001C2EB5" w:rsidRDefault="00BF1AF7">
      <w:pPr>
        <w:pStyle w:val="Style6"/>
        <w:widowControl/>
        <w:spacing w:before="14"/>
        <w:ind w:left="5966"/>
        <w:jc w:val="both"/>
        <w:rPr>
          <w:rStyle w:val="FontStyle15"/>
          <w:b w:val="false"/>
          <w:sz w:val="24"/>
          <w:szCs w:val="24"/>
        </w:rPr>
      </w:pPr>
      <w:r w:rsidRPr="00B87F55">
        <w:rPr>
          <w:rStyle w:val="FontStyle15"/>
          <w:b w:val="false"/>
          <w:sz w:val="24"/>
          <w:szCs w:val="24"/>
        </w:rPr>
        <w:t>S</w:t>
      </w:r>
      <w:r w:rsidR="001C2EB5">
        <w:rPr>
          <w:rStyle w:val="FontStyle15"/>
          <w:b w:val="false"/>
          <w:sz w:val="24"/>
          <w:szCs w:val="24"/>
        </w:rPr>
        <w:t>tečajni upravitelj</w:t>
      </w:r>
      <w:r w:rsidRPr="00B87F55">
        <w:rPr>
          <w:rStyle w:val="FontStyle15"/>
          <w:b w:val="false"/>
          <w:sz w:val="24"/>
          <w:szCs w:val="24"/>
        </w:rPr>
        <w:t>:</w:t>
      </w:r>
    </w:p>
    <w:p w:rsidRPr="00B87F55" w:rsidR="00BF1AF7" w:rsidP="001C2EB5" w:rsidRDefault="001C2EB5">
      <w:pPr>
        <w:pStyle w:val="Style6"/>
        <w:widowControl/>
        <w:spacing w:before="14"/>
        <w:ind w:left="5966"/>
        <w:jc w:val="both"/>
        <w:rPr>
          <w:rStyle w:val="FontStyle15"/>
          <w:b w:val="false"/>
          <w:sz w:val="24"/>
          <w:szCs w:val="24"/>
        </w:rPr>
      </w:pPr>
      <w:r>
        <w:rPr>
          <w:rStyle w:val="FontStyle15"/>
          <w:b w:val="false"/>
          <w:sz w:val="24"/>
          <w:szCs w:val="24"/>
        </w:rPr>
        <w:t xml:space="preserve"> </w:t>
      </w:r>
      <w:r w:rsidRPr="00B87F55" w:rsidR="00BF1AF7">
        <w:rPr>
          <w:rStyle w:val="FontStyle15"/>
          <w:b w:val="false"/>
          <w:sz w:val="24"/>
          <w:szCs w:val="24"/>
        </w:rPr>
        <w:t>Branka Malbašić</w:t>
      </w:r>
    </w:p>
    <w:sectPr w:rsidRPr="00B87F55" w:rsidR="00BF1AF7" w:rsidSect="004F2E89">
      <w:pgSz w:w="11905" w:h="16837"/>
      <w:pgMar w:top="1135" w:right="1239" w:bottom="1134" w:left="1239" w:header="720" w:footer="720" w:gutter="0"/>
      <w:cols w:space="60"/>
      <w:noEndnote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81C2E" w:rsidRDefault="00381C2E">
      <w:r>
        <w:separator/>
      </w:r>
    </w:p>
  </w:endnote>
  <w:endnote w:type="continuationSeparator" w:id="0">
    <w:p w:rsidR="00381C2E" w:rsidRDefault="00381C2E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81C2E" w:rsidRDefault="00381C2E">
      <w:r>
        <w:separator/>
      </w:r>
    </w:p>
  </w:footnote>
  <w:footnote w:type="continuationSeparator" w:id="0">
    <w:p w:rsidR="00381C2E" w:rsidRDefault="00381C2E">
      <w:r>
        <w:continuationSeparator/>
      </w:r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226733"/>
    <w:multiLevelType w:val="hybridMultilevel"/>
    <w:tmpl w:val="CD56DED8"/>
    <w:lvl w:ilvl="0" w:tplc="B8866FC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4D33B8"/>
    <w:multiLevelType w:val="hybridMultilevel"/>
    <w:tmpl w:val="EA1CEE9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B347F8"/>
    <w:multiLevelType w:val="hybridMultilevel"/>
    <w:tmpl w:val="77B034E0"/>
    <w:lvl w:ilvl="0" w:tplc="EC7AAA16">
      <w:start w:val="1"/>
      <w:numFmt w:val="bullet"/>
      <w:lvlText w:val="-"/>
      <w:lvlJc w:val="left"/>
      <w:pPr>
        <w:ind w:left="1080" w:hanging="720"/>
      </w:pPr>
      <w:rPr>
        <w:rFonts w:hint="default" w:ascii="Times New Roman" w:hAnsi="Times New Roman" w:cs="Times New Roman" w:eastAsiaTheme="minorEastAsia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119D73EB"/>
    <w:multiLevelType w:val="hybridMultilevel"/>
    <w:tmpl w:val="2B3C18B8"/>
    <w:lvl w:ilvl="0" w:tplc="F6EC5F2A">
      <w:start w:val="1"/>
      <w:numFmt w:val="bullet"/>
      <w:lvlText w:val="-"/>
      <w:lvlJc w:val="left"/>
      <w:pPr>
        <w:ind w:left="1080" w:hanging="720"/>
      </w:pPr>
      <w:rPr>
        <w:rFonts w:hint="default" w:ascii="Times New Roman" w:hAnsi="Times New Roman" w:cs="Times New Roman" w:eastAsiaTheme="minorEastAsia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11F819E7"/>
    <w:multiLevelType w:val="hybridMultilevel"/>
    <w:tmpl w:val="6E540988"/>
    <w:lvl w:ilvl="0" w:tplc="B79EA53C">
      <w:start w:val="6"/>
      <w:numFmt w:val="bullet"/>
      <w:lvlText w:val="-"/>
      <w:lvlJc w:val="left"/>
      <w:pPr>
        <w:ind w:left="1080" w:hanging="720"/>
      </w:pPr>
      <w:rPr>
        <w:rFonts w:hint="default" w:ascii="Times New Roman" w:hAnsi="Times New Roman" w:cs="Times New Roman" w:eastAsiaTheme="minorEastAsia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1E751431"/>
    <w:multiLevelType w:val="hybridMultilevel"/>
    <w:tmpl w:val="D5DE27B6"/>
    <w:lvl w:ilvl="0" w:tplc="5482837A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170" w:hanging="360"/>
      </w:pPr>
    </w:lvl>
    <w:lvl w:ilvl="2" w:tplc="041A001B" w:tentative="true">
      <w:start w:val="1"/>
      <w:numFmt w:val="lowerRoman"/>
      <w:lvlText w:val="%3."/>
      <w:lvlJc w:val="right"/>
      <w:pPr>
        <w:ind w:left="1890" w:hanging="180"/>
      </w:pPr>
    </w:lvl>
    <w:lvl w:ilvl="3" w:tplc="041A000F" w:tentative="true">
      <w:start w:val="1"/>
      <w:numFmt w:val="decimal"/>
      <w:lvlText w:val="%4."/>
      <w:lvlJc w:val="left"/>
      <w:pPr>
        <w:ind w:left="2610" w:hanging="360"/>
      </w:pPr>
    </w:lvl>
    <w:lvl w:ilvl="4" w:tplc="041A0019" w:tentative="true">
      <w:start w:val="1"/>
      <w:numFmt w:val="lowerLetter"/>
      <w:lvlText w:val="%5."/>
      <w:lvlJc w:val="left"/>
      <w:pPr>
        <w:ind w:left="3330" w:hanging="360"/>
      </w:pPr>
    </w:lvl>
    <w:lvl w:ilvl="5" w:tplc="041A001B" w:tentative="true">
      <w:start w:val="1"/>
      <w:numFmt w:val="lowerRoman"/>
      <w:lvlText w:val="%6."/>
      <w:lvlJc w:val="right"/>
      <w:pPr>
        <w:ind w:left="4050" w:hanging="180"/>
      </w:pPr>
    </w:lvl>
    <w:lvl w:ilvl="6" w:tplc="041A000F" w:tentative="true">
      <w:start w:val="1"/>
      <w:numFmt w:val="decimal"/>
      <w:lvlText w:val="%7."/>
      <w:lvlJc w:val="left"/>
      <w:pPr>
        <w:ind w:left="4770" w:hanging="360"/>
      </w:pPr>
    </w:lvl>
    <w:lvl w:ilvl="7" w:tplc="041A0019" w:tentative="true">
      <w:start w:val="1"/>
      <w:numFmt w:val="lowerLetter"/>
      <w:lvlText w:val="%8."/>
      <w:lvlJc w:val="left"/>
      <w:pPr>
        <w:ind w:left="5490" w:hanging="360"/>
      </w:pPr>
    </w:lvl>
    <w:lvl w:ilvl="8" w:tplc="041A001B" w:tentative="true">
      <w:start w:val="1"/>
      <w:numFmt w:val="lowerRoman"/>
      <w:lvlText w:val="%9."/>
      <w:lvlJc w:val="right"/>
      <w:pPr>
        <w:ind w:left="6210" w:hanging="180"/>
      </w:pPr>
    </w:lvl>
  </w:abstractNum>
  <w:abstractNum w:abstractNumId="6">
    <w:nsid w:val="1FA836B2"/>
    <w:multiLevelType w:val="hybridMultilevel"/>
    <w:tmpl w:val="ECA64F48"/>
    <w:lvl w:ilvl="0" w:tplc="B8866FC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BE5501"/>
    <w:multiLevelType w:val="hybridMultilevel"/>
    <w:tmpl w:val="A38A8466"/>
    <w:lvl w:ilvl="0" w:tplc="7AC42D28">
      <w:start w:val="6"/>
      <w:numFmt w:val="bullet"/>
      <w:lvlText w:val="-"/>
      <w:lvlJc w:val="left"/>
      <w:pPr>
        <w:ind w:left="1080" w:hanging="720"/>
      </w:pPr>
      <w:rPr>
        <w:rFonts w:hint="default" w:ascii="Times New Roman" w:hAnsi="Times New Roman" w:cs="Times New Roman" w:eastAsiaTheme="minorEastAsia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23B10527"/>
    <w:multiLevelType w:val="hybridMultilevel"/>
    <w:tmpl w:val="AD9A766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F9A7522"/>
    <w:multiLevelType w:val="hybridMultilevel"/>
    <w:tmpl w:val="919EC5F6"/>
    <w:lvl w:ilvl="0" w:tplc="4948E682">
      <w:start w:val="6"/>
      <w:numFmt w:val="bullet"/>
      <w:lvlText w:val="-"/>
      <w:lvlJc w:val="left"/>
      <w:pPr>
        <w:ind w:left="1080" w:hanging="720"/>
      </w:pPr>
      <w:rPr>
        <w:rFonts w:hint="default" w:ascii="Times New Roman" w:hAnsi="Times New Roman" w:cs="Times New Roman" w:eastAsiaTheme="minorEastAsia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2FED5092"/>
    <w:multiLevelType w:val="hybridMultilevel"/>
    <w:tmpl w:val="6FF692AC"/>
    <w:lvl w:ilvl="0" w:tplc="DFCE8226">
      <w:start w:val="6"/>
      <w:numFmt w:val="bullet"/>
      <w:lvlText w:val="-"/>
      <w:lvlJc w:val="left"/>
      <w:pPr>
        <w:ind w:left="1080" w:hanging="720"/>
      </w:pPr>
      <w:rPr>
        <w:rFonts w:hint="default" w:ascii="Times New Roman" w:hAnsi="Times New Roman" w:cs="Times New Roman" w:eastAsiaTheme="minorEastAsia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nsid w:val="31F23EBA"/>
    <w:multiLevelType w:val="hybridMultilevel"/>
    <w:tmpl w:val="5F5E1FA0"/>
    <w:lvl w:ilvl="0" w:tplc="F89288BE">
      <w:start w:val="6"/>
      <w:numFmt w:val="bullet"/>
      <w:lvlText w:val="-"/>
      <w:lvlJc w:val="left"/>
      <w:pPr>
        <w:ind w:left="1080" w:hanging="720"/>
      </w:pPr>
      <w:rPr>
        <w:rFonts w:hint="default" w:ascii="Times New Roman" w:hAnsi="Times New Roman" w:cs="Times New Roman" w:eastAsiaTheme="minorEastAsia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nsid w:val="3D622B3C"/>
    <w:multiLevelType w:val="hybridMultilevel"/>
    <w:tmpl w:val="74486FA8"/>
    <w:lvl w:ilvl="0" w:tplc="3B1624A6">
      <w:start w:val="1"/>
      <w:numFmt w:val="bullet"/>
      <w:lvlText w:val="-"/>
      <w:lvlJc w:val="left"/>
      <w:pPr>
        <w:ind w:left="1080" w:hanging="720"/>
      </w:pPr>
      <w:rPr>
        <w:rFonts w:hint="default" w:ascii="Times New Roman" w:hAnsi="Times New Roman" w:cs="Times New Roman" w:eastAsiaTheme="minorEastAsia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nsid w:val="3F60181F"/>
    <w:multiLevelType w:val="hybridMultilevel"/>
    <w:tmpl w:val="D81EA39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FAE366F"/>
    <w:multiLevelType w:val="hybridMultilevel"/>
    <w:tmpl w:val="0B2CD52C"/>
    <w:lvl w:ilvl="0" w:tplc="2604AF5C">
      <w:start w:val="6"/>
      <w:numFmt w:val="bullet"/>
      <w:lvlText w:val="-"/>
      <w:lvlJc w:val="left"/>
      <w:pPr>
        <w:ind w:left="1080" w:hanging="720"/>
      </w:pPr>
      <w:rPr>
        <w:rFonts w:hint="default" w:ascii="Times New Roman" w:hAnsi="Times New Roman" w:cs="Times New Roman" w:eastAsiaTheme="minorEastAsia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nsid w:val="49BE33A6"/>
    <w:multiLevelType w:val="hybridMultilevel"/>
    <w:tmpl w:val="0C5C5F88"/>
    <w:lvl w:ilvl="0" w:tplc="041A000F">
      <w:start w:val="1"/>
      <w:numFmt w:val="decimal"/>
      <w:lvlText w:val="%1."/>
      <w:lvlJc w:val="left"/>
      <w:pPr>
        <w:ind w:left="1446" w:hanging="360"/>
      </w:pPr>
    </w:lvl>
    <w:lvl w:ilvl="1" w:tplc="041A0019" w:tentative="true">
      <w:start w:val="1"/>
      <w:numFmt w:val="lowerLetter"/>
      <w:lvlText w:val="%2."/>
      <w:lvlJc w:val="left"/>
      <w:pPr>
        <w:ind w:left="2166" w:hanging="360"/>
      </w:pPr>
    </w:lvl>
    <w:lvl w:ilvl="2" w:tplc="041A001B" w:tentative="true">
      <w:start w:val="1"/>
      <w:numFmt w:val="lowerRoman"/>
      <w:lvlText w:val="%3."/>
      <w:lvlJc w:val="right"/>
      <w:pPr>
        <w:ind w:left="2886" w:hanging="180"/>
      </w:pPr>
    </w:lvl>
    <w:lvl w:ilvl="3" w:tplc="041A000F" w:tentative="true">
      <w:start w:val="1"/>
      <w:numFmt w:val="decimal"/>
      <w:lvlText w:val="%4."/>
      <w:lvlJc w:val="left"/>
      <w:pPr>
        <w:ind w:left="3606" w:hanging="360"/>
      </w:pPr>
    </w:lvl>
    <w:lvl w:ilvl="4" w:tplc="041A0019" w:tentative="true">
      <w:start w:val="1"/>
      <w:numFmt w:val="lowerLetter"/>
      <w:lvlText w:val="%5."/>
      <w:lvlJc w:val="left"/>
      <w:pPr>
        <w:ind w:left="4326" w:hanging="360"/>
      </w:pPr>
    </w:lvl>
    <w:lvl w:ilvl="5" w:tplc="041A001B" w:tentative="true">
      <w:start w:val="1"/>
      <w:numFmt w:val="lowerRoman"/>
      <w:lvlText w:val="%6."/>
      <w:lvlJc w:val="right"/>
      <w:pPr>
        <w:ind w:left="5046" w:hanging="180"/>
      </w:pPr>
    </w:lvl>
    <w:lvl w:ilvl="6" w:tplc="041A000F" w:tentative="true">
      <w:start w:val="1"/>
      <w:numFmt w:val="decimal"/>
      <w:lvlText w:val="%7."/>
      <w:lvlJc w:val="left"/>
      <w:pPr>
        <w:ind w:left="5766" w:hanging="360"/>
      </w:pPr>
    </w:lvl>
    <w:lvl w:ilvl="7" w:tplc="041A0019" w:tentative="true">
      <w:start w:val="1"/>
      <w:numFmt w:val="lowerLetter"/>
      <w:lvlText w:val="%8."/>
      <w:lvlJc w:val="left"/>
      <w:pPr>
        <w:ind w:left="6486" w:hanging="360"/>
      </w:pPr>
    </w:lvl>
    <w:lvl w:ilvl="8" w:tplc="041A001B" w:tentative="true">
      <w:start w:val="1"/>
      <w:numFmt w:val="lowerRoman"/>
      <w:lvlText w:val="%9."/>
      <w:lvlJc w:val="right"/>
      <w:pPr>
        <w:ind w:left="7206" w:hanging="180"/>
      </w:pPr>
    </w:lvl>
  </w:abstractNum>
  <w:abstractNum w:abstractNumId="16">
    <w:nsid w:val="4CEE0772"/>
    <w:multiLevelType w:val="hybridMultilevel"/>
    <w:tmpl w:val="9502EA74"/>
    <w:lvl w:ilvl="0" w:tplc="041A000F">
      <w:start w:val="1"/>
      <w:numFmt w:val="decimal"/>
      <w:lvlText w:val="%1."/>
      <w:lvlJc w:val="left"/>
      <w:pPr>
        <w:ind w:left="820" w:hanging="360"/>
      </w:pPr>
    </w:lvl>
    <w:lvl w:ilvl="1" w:tplc="041A0019" w:tentative="true">
      <w:start w:val="1"/>
      <w:numFmt w:val="lowerLetter"/>
      <w:lvlText w:val="%2."/>
      <w:lvlJc w:val="left"/>
      <w:pPr>
        <w:ind w:left="1540" w:hanging="360"/>
      </w:pPr>
    </w:lvl>
    <w:lvl w:ilvl="2" w:tplc="041A001B" w:tentative="true">
      <w:start w:val="1"/>
      <w:numFmt w:val="lowerRoman"/>
      <w:lvlText w:val="%3."/>
      <w:lvlJc w:val="right"/>
      <w:pPr>
        <w:ind w:left="2260" w:hanging="180"/>
      </w:pPr>
    </w:lvl>
    <w:lvl w:ilvl="3" w:tplc="041A000F" w:tentative="true">
      <w:start w:val="1"/>
      <w:numFmt w:val="decimal"/>
      <w:lvlText w:val="%4."/>
      <w:lvlJc w:val="left"/>
      <w:pPr>
        <w:ind w:left="2980" w:hanging="360"/>
      </w:pPr>
    </w:lvl>
    <w:lvl w:ilvl="4" w:tplc="041A0019" w:tentative="true">
      <w:start w:val="1"/>
      <w:numFmt w:val="lowerLetter"/>
      <w:lvlText w:val="%5."/>
      <w:lvlJc w:val="left"/>
      <w:pPr>
        <w:ind w:left="3700" w:hanging="360"/>
      </w:pPr>
    </w:lvl>
    <w:lvl w:ilvl="5" w:tplc="041A001B" w:tentative="true">
      <w:start w:val="1"/>
      <w:numFmt w:val="lowerRoman"/>
      <w:lvlText w:val="%6."/>
      <w:lvlJc w:val="right"/>
      <w:pPr>
        <w:ind w:left="4420" w:hanging="180"/>
      </w:pPr>
    </w:lvl>
    <w:lvl w:ilvl="6" w:tplc="041A000F" w:tentative="true">
      <w:start w:val="1"/>
      <w:numFmt w:val="decimal"/>
      <w:lvlText w:val="%7."/>
      <w:lvlJc w:val="left"/>
      <w:pPr>
        <w:ind w:left="5140" w:hanging="360"/>
      </w:pPr>
    </w:lvl>
    <w:lvl w:ilvl="7" w:tplc="041A0019" w:tentative="true">
      <w:start w:val="1"/>
      <w:numFmt w:val="lowerLetter"/>
      <w:lvlText w:val="%8."/>
      <w:lvlJc w:val="left"/>
      <w:pPr>
        <w:ind w:left="5860" w:hanging="360"/>
      </w:pPr>
    </w:lvl>
    <w:lvl w:ilvl="8" w:tplc="041A001B" w:tentative="true">
      <w:start w:val="1"/>
      <w:numFmt w:val="lowerRoman"/>
      <w:lvlText w:val="%9."/>
      <w:lvlJc w:val="right"/>
      <w:pPr>
        <w:ind w:left="6580" w:hanging="180"/>
      </w:pPr>
    </w:lvl>
  </w:abstractNum>
  <w:abstractNum w:abstractNumId="17">
    <w:nsid w:val="50656C79"/>
    <w:multiLevelType w:val="hybridMultilevel"/>
    <w:tmpl w:val="83864EF8"/>
    <w:lvl w:ilvl="0" w:tplc="154AF74A">
      <w:start w:val="6"/>
      <w:numFmt w:val="bullet"/>
      <w:lvlText w:val="-"/>
      <w:lvlJc w:val="left"/>
      <w:pPr>
        <w:ind w:left="1080" w:hanging="720"/>
      </w:pPr>
      <w:rPr>
        <w:rFonts w:hint="default" w:ascii="Times New Roman" w:hAnsi="Times New Roman" w:cs="Times New Roman" w:eastAsiaTheme="minorEastAsia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>
    <w:nsid w:val="5D11173C"/>
    <w:multiLevelType w:val="hybridMultilevel"/>
    <w:tmpl w:val="DE4CA164"/>
    <w:lvl w:ilvl="0" w:tplc="D56C3E00">
      <w:start w:val="1"/>
      <w:numFmt w:val="bullet"/>
      <w:lvlText w:val="-"/>
      <w:lvlJc w:val="left"/>
      <w:pPr>
        <w:ind w:left="1080" w:hanging="720"/>
      </w:pPr>
      <w:rPr>
        <w:rFonts w:hint="default" w:ascii="Times New Roman" w:hAnsi="Times New Roman" w:cs="Times New Roman" w:eastAsiaTheme="minorEastAsia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>
    <w:nsid w:val="6515281A"/>
    <w:multiLevelType w:val="hybridMultilevel"/>
    <w:tmpl w:val="CD224D96"/>
    <w:lvl w:ilvl="0" w:tplc="1AA0C240">
      <w:numFmt w:val="bullet"/>
      <w:lvlText w:val="-"/>
      <w:lvlJc w:val="left"/>
      <w:pPr>
        <w:ind w:left="1080" w:hanging="720"/>
      </w:pPr>
      <w:rPr>
        <w:rFonts w:hint="default" w:ascii="Times New Roman" w:hAnsi="Times New Roman" w:cs="Times New Roman" w:eastAsiaTheme="minorEastAsia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>
    <w:nsid w:val="70885CE8"/>
    <w:multiLevelType w:val="hybridMultilevel"/>
    <w:tmpl w:val="76865AB0"/>
    <w:lvl w:ilvl="0" w:tplc="926257C4">
      <w:start w:val="6"/>
      <w:numFmt w:val="bullet"/>
      <w:lvlText w:val="-"/>
      <w:lvlJc w:val="left"/>
      <w:pPr>
        <w:ind w:left="1080" w:hanging="720"/>
      </w:pPr>
      <w:rPr>
        <w:rFonts w:hint="default" w:ascii="Times New Roman" w:hAnsi="Times New Roman" w:cs="Times New Roman" w:eastAsiaTheme="minorEastAsia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>
    <w:nsid w:val="712F5DD5"/>
    <w:multiLevelType w:val="hybridMultilevel"/>
    <w:tmpl w:val="1BFE4DB6"/>
    <w:lvl w:ilvl="0" w:tplc="B8866FC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19"/>
  </w:num>
  <w:num w:numId="4">
    <w:abstractNumId w:val="15"/>
  </w:num>
  <w:num w:numId="5">
    <w:abstractNumId w:val="3"/>
  </w:num>
  <w:num w:numId="6">
    <w:abstractNumId w:val="12"/>
  </w:num>
  <w:num w:numId="7">
    <w:abstractNumId w:val="2"/>
  </w:num>
  <w:num w:numId="8">
    <w:abstractNumId w:val="18"/>
  </w:num>
  <w:num w:numId="9">
    <w:abstractNumId w:val="21"/>
  </w:num>
  <w:num w:numId="10">
    <w:abstractNumId w:val="0"/>
  </w:num>
  <w:num w:numId="11">
    <w:abstractNumId w:val="7"/>
  </w:num>
  <w:num w:numId="12">
    <w:abstractNumId w:val="14"/>
  </w:num>
  <w:num w:numId="13">
    <w:abstractNumId w:val="11"/>
  </w:num>
  <w:num w:numId="14">
    <w:abstractNumId w:val="20"/>
  </w:num>
  <w:num w:numId="15">
    <w:abstractNumId w:val="6"/>
  </w:num>
  <w:num w:numId="16">
    <w:abstractNumId w:val="9"/>
  </w:num>
  <w:num w:numId="17">
    <w:abstractNumId w:val="10"/>
  </w:num>
  <w:num w:numId="18">
    <w:abstractNumId w:val="17"/>
  </w:num>
  <w:num w:numId="19">
    <w:abstractNumId w:val="4"/>
  </w:num>
  <w:num w:numId="20">
    <w:abstractNumId w:val="16"/>
  </w:num>
  <w:num w:numId="21">
    <w:abstractNumId w:val="5"/>
  </w:num>
  <w:num w:numId="22">
    <w:abstractNumId w:val="13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30"/>
  <w:embedSystemFonts/>
  <w:bordersDoNotSurroundHeader/>
  <w:bordersDoNotSurroundFooter/>
  <w:attachedTemplate r:id="rId1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savePreviewPicture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5A98"/>
    <w:rsid w:val="00006235"/>
    <w:rsid w:val="000152D1"/>
    <w:rsid w:val="00015D53"/>
    <w:rsid w:val="0001682C"/>
    <w:rsid w:val="000236FF"/>
    <w:rsid w:val="00026D19"/>
    <w:rsid w:val="00041481"/>
    <w:rsid w:val="00050724"/>
    <w:rsid w:val="00076EE8"/>
    <w:rsid w:val="000921C0"/>
    <w:rsid w:val="000C0264"/>
    <w:rsid w:val="000D68CD"/>
    <w:rsid w:val="000F65A9"/>
    <w:rsid w:val="00112ADB"/>
    <w:rsid w:val="00113047"/>
    <w:rsid w:val="001172BB"/>
    <w:rsid w:val="00124D95"/>
    <w:rsid w:val="001365E0"/>
    <w:rsid w:val="001408A6"/>
    <w:rsid w:val="0014552A"/>
    <w:rsid w:val="001536BA"/>
    <w:rsid w:val="0015570D"/>
    <w:rsid w:val="001560C9"/>
    <w:rsid w:val="001628AE"/>
    <w:rsid w:val="00165B75"/>
    <w:rsid w:val="0018007E"/>
    <w:rsid w:val="00187625"/>
    <w:rsid w:val="00194882"/>
    <w:rsid w:val="001A3310"/>
    <w:rsid w:val="001A6D39"/>
    <w:rsid w:val="001B3890"/>
    <w:rsid w:val="001C2EB5"/>
    <w:rsid w:val="00200601"/>
    <w:rsid w:val="00201960"/>
    <w:rsid w:val="00206144"/>
    <w:rsid w:val="00212C37"/>
    <w:rsid w:val="00217D12"/>
    <w:rsid w:val="002232F9"/>
    <w:rsid w:val="002256E8"/>
    <w:rsid w:val="002267C3"/>
    <w:rsid w:val="00252224"/>
    <w:rsid w:val="002655F5"/>
    <w:rsid w:val="002831FF"/>
    <w:rsid w:val="00283B50"/>
    <w:rsid w:val="00285E4C"/>
    <w:rsid w:val="00287866"/>
    <w:rsid w:val="00291049"/>
    <w:rsid w:val="002A0876"/>
    <w:rsid w:val="002A0BD6"/>
    <w:rsid w:val="002B30E6"/>
    <w:rsid w:val="002B42B3"/>
    <w:rsid w:val="002B60F7"/>
    <w:rsid w:val="002D4001"/>
    <w:rsid w:val="002D70AF"/>
    <w:rsid w:val="002E1E85"/>
    <w:rsid w:val="003041DA"/>
    <w:rsid w:val="00316160"/>
    <w:rsid w:val="003227D5"/>
    <w:rsid w:val="00334522"/>
    <w:rsid w:val="00350FAC"/>
    <w:rsid w:val="003526DE"/>
    <w:rsid w:val="00355A98"/>
    <w:rsid w:val="00377DB7"/>
    <w:rsid w:val="00381C2E"/>
    <w:rsid w:val="003846B2"/>
    <w:rsid w:val="003D40E2"/>
    <w:rsid w:val="00406208"/>
    <w:rsid w:val="0041634F"/>
    <w:rsid w:val="00435DE7"/>
    <w:rsid w:val="00451CF1"/>
    <w:rsid w:val="00452C4D"/>
    <w:rsid w:val="0045531F"/>
    <w:rsid w:val="00472BEB"/>
    <w:rsid w:val="0048015A"/>
    <w:rsid w:val="00496AAB"/>
    <w:rsid w:val="0049723E"/>
    <w:rsid w:val="004A479F"/>
    <w:rsid w:val="004C2DCC"/>
    <w:rsid w:val="004D116D"/>
    <w:rsid w:val="004F2E89"/>
    <w:rsid w:val="004F511E"/>
    <w:rsid w:val="0050701D"/>
    <w:rsid w:val="00513362"/>
    <w:rsid w:val="0052559F"/>
    <w:rsid w:val="005404BE"/>
    <w:rsid w:val="00543161"/>
    <w:rsid w:val="005437CF"/>
    <w:rsid w:val="005477F9"/>
    <w:rsid w:val="00552973"/>
    <w:rsid w:val="0055726A"/>
    <w:rsid w:val="00581514"/>
    <w:rsid w:val="005878CB"/>
    <w:rsid w:val="0059030C"/>
    <w:rsid w:val="00590544"/>
    <w:rsid w:val="005A213B"/>
    <w:rsid w:val="005C02C6"/>
    <w:rsid w:val="00660C1C"/>
    <w:rsid w:val="00690A43"/>
    <w:rsid w:val="00693F0D"/>
    <w:rsid w:val="006F0357"/>
    <w:rsid w:val="006F30D2"/>
    <w:rsid w:val="006F3D8E"/>
    <w:rsid w:val="006F76AF"/>
    <w:rsid w:val="007149A0"/>
    <w:rsid w:val="0071750C"/>
    <w:rsid w:val="00721E8B"/>
    <w:rsid w:val="00736402"/>
    <w:rsid w:val="00745B5D"/>
    <w:rsid w:val="007555C0"/>
    <w:rsid w:val="007711A2"/>
    <w:rsid w:val="007821BC"/>
    <w:rsid w:val="00794F0E"/>
    <w:rsid w:val="007A16E8"/>
    <w:rsid w:val="007A282E"/>
    <w:rsid w:val="007B3D12"/>
    <w:rsid w:val="007C26C2"/>
    <w:rsid w:val="007D18F7"/>
    <w:rsid w:val="007E7648"/>
    <w:rsid w:val="007F2090"/>
    <w:rsid w:val="00812310"/>
    <w:rsid w:val="00815D88"/>
    <w:rsid w:val="008227D5"/>
    <w:rsid w:val="00823F16"/>
    <w:rsid w:val="00834394"/>
    <w:rsid w:val="008344D0"/>
    <w:rsid w:val="00872794"/>
    <w:rsid w:val="008B0F1D"/>
    <w:rsid w:val="008C58D6"/>
    <w:rsid w:val="008D7A85"/>
    <w:rsid w:val="008E0A99"/>
    <w:rsid w:val="008F00F5"/>
    <w:rsid w:val="00902B38"/>
    <w:rsid w:val="00904B6A"/>
    <w:rsid w:val="00906987"/>
    <w:rsid w:val="009141C4"/>
    <w:rsid w:val="00914D17"/>
    <w:rsid w:val="009158B7"/>
    <w:rsid w:val="009209A5"/>
    <w:rsid w:val="009452E4"/>
    <w:rsid w:val="009521FA"/>
    <w:rsid w:val="00980641"/>
    <w:rsid w:val="00990445"/>
    <w:rsid w:val="009965CD"/>
    <w:rsid w:val="009A48AD"/>
    <w:rsid w:val="009A694C"/>
    <w:rsid w:val="009B0991"/>
    <w:rsid w:val="009B4452"/>
    <w:rsid w:val="009D73C6"/>
    <w:rsid w:val="009E2B8E"/>
    <w:rsid w:val="009F0A8F"/>
    <w:rsid w:val="009F28F3"/>
    <w:rsid w:val="00A01B4F"/>
    <w:rsid w:val="00A03E32"/>
    <w:rsid w:val="00A05294"/>
    <w:rsid w:val="00A07A6B"/>
    <w:rsid w:val="00A17645"/>
    <w:rsid w:val="00A41D93"/>
    <w:rsid w:val="00A5271F"/>
    <w:rsid w:val="00A758E2"/>
    <w:rsid w:val="00A8788A"/>
    <w:rsid w:val="00AB5F03"/>
    <w:rsid w:val="00AD383E"/>
    <w:rsid w:val="00AD4982"/>
    <w:rsid w:val="00B0358B"/>
    <w:rsid w:val="00B04C5F"/>
    <w:rsid w:val="00B13660"/>
    <w:rsid w:val="00B204F6"/>
    <w:rsid w:val="00B36C0D"/>
    <w:rsid w:val="00B4030F"/>
    <w:rsid w:val="00B42E9B"/>
    <w:rsid w:val="00B5027D"/>
    <w:rsid w:val="00B52CC3"/>
    <w:rsid w:val="00B77447"/>
    <w:rsid w:val="00B87F55"/>
    <w:rsid w:val="00B93243"/>
    <w:rsid w:val="00BC0E83"/>
    <w:rsid w:val="00BC4AF2"/>
    <w:rsid w:val="00BE0586"/>
    <w:rsid w:val="00BE121A"/>
    <w:rsid w:val="00BF1AF7"/>
    <w:rsid w:val="00C0182D"/>
    <w:rsid w:val="00C03866"/>
    <w:rsid w:val="00C071BD"/>
    <w:rsid w:val="00C16A91"/>
    <w:rsid w:val="00C20797"/>
    <w:rsid w:val="00C5358F"/>
    <w:rsid w:val="00CA4E95"/>
    <w:rsid w:val="00CB09C9"/>
    <w:rsid w:val="00CC3215"/>
    <w:rsid w:val="00CD02CB"/>
    <w:rsid w:val="00CF155E"/>
    <w:rsid w:val="00D0417C"/>
    <w:rsid w:val="00D11132"/>
    <w:rsid w:val="00D150E6"/>
    <w:rsid w:val="00D24381"/>
    <w:rsid w:val="00D41EC8"/>
    <w:rsid w:val="00D47812"/>
    <w:rsid w:val="00D64EAC"/>
    <w:rsid w:val="00D662CF"/>
    <w:rsid w:val="00D93DF9"/>
    <w:rsid w:val="00D9749E"/>
    <w:rsid w:val="00DA3AC0"/>
    <w:rsid w:val="00DE6301"/>
    <w:rsid w:val="00E0404D"/>
    <w:rsid w:val="00E33048"/>
    <w:rsid w:val="00E415E0"/>
    <w:rsid w:val="00E41611"/>
    <w:rsid w:val="00E421FE"/>
    <w:rsid w:val="00E50F6E"/>
    <w:rsid w:val="00E57038"/>
    <w:rsid w:val="00E6190E"/>
    <w:rsid w:val="00E65CD1"/>
    <w:rsid w:val="00E75DDA"/>
    <w:rsid w:val="00E819A5"/>
    <w:rsid w:val="00E913FF"/>
    <w:rsid w:val="00EA0D3A"/>
    <w:rsid w:val="00EA2188"/>
    <w:rsid w:val="00EC128B"/>
    <w:rsid w:val="00EC3FBF"/>
    <w:rsid w:val="00ED616C"/>
    <w:rsid w:val="00EE36C4"/>
    <w:rsid w:val="00EF146A"/>
    <w:rsid w:val="00F401F2"/>
    <w:rsid w:val="00F44342"/>
    <w:rsid w:val="00F70839"/>
    <w:rsid w:val="00F80DA9"/>
    <w:rsid w:val="00F81B7C"/>
    <w:rsid w:val="00F87B6B"/>
    <w:rsid w:val="00F913BB"/>
    <w:rsid w:val="00F92124"/>
    <w:rsid w:val="00F949F7"/>
    <w:rsid w:val="00F94CDD"/>
    <w:rsid w:val="00F966B7"/>
    <w:rsid w:val="00FA51BA"/>
    <w:rsid w:val="00FB56FE"/>
    <w:rsid w:val="00FE6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spidmax="1026" v:ext="edit"/>
    <o:shapelayout v:ext="edit">
      <o:idmap data="1" v:ext="edit"/>
    </o:shapelayout>
  </w:shapeDefaults>
  <w:decimalSymbol w:val=","/>
  <w:listSeparator w:val=";"/>
  <w14:defaultImageDpi w14:val="0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Theme="minorHAnsi" w:eastAsiaTheme="minorEastAsia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nhideWhenUsed="false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pPr>
      <w:widowControl w:val="false"/>
      <w:autoSpaceDE w:val="false"/>
      <w:autoSpaceDN w:val="false"/>
      <w:adjustRightInd w:val="false"/>
      <w:spacing w:after="0" w:line="240" w:lineRule="auto"/>
    </w:pPr>
    <w:rPr>
      <w:rFonts w:hAnsi="Times New Roman" w:cs="Times New Roman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Style1" w:customStyle="true">
    <w:name w:val="Style1"/>
    <w:basedOn w:val="Normal"/>
    <w:uiPriority w:val="99"/>
  </w:style>
  <w:style w:type="paragraph" w:styleId="Style2" w:customStyle="true">
    <w:name w:val="Style2"/>
    <w:basedOn w:val="Normal"/>
    <w:uiPriority w:val="99"/>
    <w:pPr>
      <w:spacing w:line="247" w:lineRule="exact"/>
    </w:pPr>
  </w:style>
  <w:style w:type="paragraph" w:styleId="Style3" w:customStyle="true">
    <w:name w:val="Style3"/>
    <w:basedOn w:val="Normal"/>
    <w:uiPriority w:val="99"/>
  </w:style>
  <w:style w:type="paragraph" w:styleId="Style4" w:customStyle="true">
    <w:name w:val="Style4"/>
    <w:basedOn w:val="Normal"/>
    <w:uiPriority w:val="99"/>
    <w:pPr>
      <w:spacing w:line="307" w:lineRule="exact"/>
      <w:ind w:hanging="1243"/>
    </w:pPr>
  </w:style>
  <w:style w:type="paragraph" w:styleId="Style5" w:customStyle="true">
    <w:name w:val="Style5"/>
    <w:basedOn w:val="Normal"/>
    <w:uiPriority w:val="99"/>
  </w:style>
  <w:style w:type="paragraph" w:styleId="Style6" w:customStyle="true">
    <w:name w:val="Style6"/>
    <w:basedOn w:val="Normal"/>
    <w:uiPriority w:val="99"/>
  </w:style>
  <w:style w:type="paragraph" w:styleId="Style7" w:customStyle="true">
    <w:name w:val="Style7"/>
    <w:basedOn w:val="Normal"/>
    <w:uiPriority w:val="99"/>
    <w:pPr>
      <w:spacing w:line="245" w:lineRule="exact"/>
      <w:jc w:val="center"/>
    </w:pPr>
  </w:style>
  <w:style w:type="paragraph" w:styleId="Style8" w:customStyle="true">
    <w:name w:val="Style8"/>
    <w:basedOn w:val="Normal"/>
    <w:uiPriority w:val="99"/>
    <w:pPr>
      <w:spacing w:line="581" w:lineRule="exact"/>
    </w:pPr>
  </w:style>
  <w:style w:type="paragraph" w:styleId="Style9" w:customStyle="true">
    <w:name w:val="Style9"/>
    <w:basedOn w:val="Normal"/>
    <w:uiPriority w:val="99"/>
    <w:pPr>
      <w:spacing w:line="245" w:lineRule="exact"/>
      <w:jc w:val="center"/>
    </w:pPr>
  </w:style>
  <w:style w:type="character" w:styleId="FontStyle11" w:customStyle="true">
    <w:name w:val="Font Style11"/>
    <w:basedOn w:val="Zadanifontodlomka"/>
    <w:uiPriority w:val="99"/>
    <w:rPr>
      <w:rFonts w:ascii="Times New Roman" w:hAnsi="Times New Roman" w:cs="Times New Roman"/>
      <w:b/>
      <w:bCs/>
      <w:sz w:val="18"/>
      <w:szCs w:val="18"/>
    </w:rPr>
  </w:style>
  <w:style w:type="character" w:styleId="FontStyle12" w:customStyle="true">
    <w:name w:val="Font Style12"/>
    <w:basedOn w:val="Zadanifontodlomka"/>
    <w:uiPriority w:val="99"/>
    <w:rPr>
      <w:rFonts w:ascii="Times New Roman" w:hAnsi="Times New Roman" w:cs="Times New Roman"/>
      <w:sz w:val="18"/>
      <w:szCs w:val="18"/>
    </w:rPr>
  </w:style>
  <w:style w:type="character" w:styleId="FontStyle13" w:customStyle="true">
    <w:name w:val="Font Style13"/>
    <w:basedOn w:val="Zadanifontodlomka"/>
    <w:uiPriority w:val="99"/>
    <w:rPr>
      <w:rFonts w:ascii="Times New Roman" w:hAnsi="Times New Roman" w:cs="Times New Roman"/>
      <w:sz w:val="18"/>
      <w:szCs w:val="18"/>
    </w:rPr>
  </w:style>
  <w:style w:type="character" w:styleId="FontStyle14" w:customStyle="true">
    <w:name w:val="Font Style14"/>
    <w:basedOn w:val="Zadanifontodlomka"/>
    <w:uiPriority w:val="99"/>
    <w:rPr>
      <w:rFonts w:ascii="Times New Roman" w:hAnsi="Times New Roman" w:cs="Times New Roman"/>
      <w:b/>
      <w:bCs/>
      <w:sz w:val="18"/>
      <w:szCs w:val="18"/>
    </w:rPr>
  </w:style>
  <w:style w:type="character" w:styleId="FontStyle15" w:customStyle="true">
    <w:name w:val="Font Style15"/>
    <w:basedOn w:val="Zadanifontodlomka"/>
    <w:uiPriority w:val="99"/>
    <w:rPr>
      <w:rFonts w:ascii="Times New Roman" w:hAnsi="Times New Roman" w:cs="Times New Roman"/>
      <w:b/>
      <w:bCs/>
      <w:sz w:val="22"/>
      <w:szCs w:val="22"/>
    </w:rPr>
  </w:style>
  <w:style w:type="paragraph" w:styleId="Odlomakpopisa">
    <w:name w:val="List Paragraph"/>
    <w:basedOn w:val="Normal"/>
    <w:uiPriority w:val="34"/>
    <w:qFormat/>
    <w:rsid w:val="006F30D2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187625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187625"/>
    <w:rPr>
      <w:rFonts w:ascii="Tahoma" w:hAnsi="Tahoma" w:cs="Tahoma"/>
      <w:sz w:val="16"/>
      <w:szCs w:val="16"/>
    </w:rPr>
  </w:style>
  <w:style w:type="character" w:styleId="Tekstrezerviranogmjesta">
    <w:name w:val="Placeholder Text"/>
    <w:basedOn w:val="Zadanifontodlomka"/>
    <w:uiPriority w:val="99"/>
    <w:semiHidden/>
    <w:rsid w:val="00F94CD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FontStyle15"/>
    <w:rsid w:val="00F94CDD"/>
    <w:rPr>
      <w:rFonts w:ascii="Times New Roman" w:hAnsi="Times New Roman" w:cs="Times New Roman"/>
      <w:b/>
      <w:bCs/>
      <w:sz w:val="24"/>
      <w:szCs w:val="22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FontStyle15"/>
    <w:rsid w:val="00F94CDD"/>
    <w:rPr>
      <w:rFonts w:ascii="Times New Roman" w:hAnsi="Times New Roman" w:cs="Times New Roman"/>
      <w:b/>
      <w:bCs/>
      <w:sz w:val="22"/>
      <w:szCs w:val="22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F94CDD"/>
    <w:rPr>
      <w:rFonts w:ascii="Times New Roman" w:hAnsi="Times New Roman" w:cs="Times New Roman"/>
      <w:b/>
      <w:bCs/>
      <w:sz w:val="24"/>
      <w:szCs w:val="22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F94CDD"/>
    <w:rPr>
      <w:rFonts w:ascii="Times New Roman" w:hAnsi="Times New Roman" w:cs="Times New Roman"/>
      <w:b/>
      <w:bCs/>
      <w:sz w:val="24"/>
      <w:szCs w:val="22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nhideWhenUsed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tyle1" w:type="paragraph">
    <w:name w:val="Style1"/>
    <w:basedOn w:val="Normal"/>
    <w:uiPriority w:val="99"/>
  </w:style>
  <w:style w:customStyle="1" w:styleId="Style2" w:type="paragraph">
    <w:name w:val="Style2"/>
    <w:basedOn w:val="Normal"/>
    <w:uiPriority w:val="99"/>
    <w:pPr>
      <w:spacing w:line="247" w:lineRule="exact"/>
    </w:pPr>
  </w:style>
  <w:style w:customStyle="1" w:styleId="Style3" w:type="paragraph">
    <w:name w:val="Style3"/>
    <w:basedOn w:val="Normal"/>
    <w:uiPriority w:val="99"/>
  </w:style>
  <w:style w:customStyle="1" w:styleId="Style4" w:type="paragraph">
    <w:name w:val="Style4"/>
    <w:basedOn w:val="Normal"/>
    <w:uiPriority w:val="99"/>
    <w:pPr>
      <w:spacing w:line="307" w:lineRule="exact"/>
      <w:ind w:hanging="1243"/>
    </w:pPr>
  </w:style>
  <w:style w:customStyle="1" w:styleId="Style5" w:type="paragraph">
    <w:name w:val="Style5"/>
    <w:basedOn w:val="Normal"/>
    <w:uiPriority w:val="99"/>
  </w:style>
  <w:style w:customStyle="1" w:styleId="Style6" w:type="paragraph">
    <w:name w:val="Style6"/>
    <w:basedOn w:val="Normal"/>
    <w:uiPriority w:val="99"/>
  </w:style>
  <w:style w:customStyle="1" w:styleId="Style7" w:type="paragraph">
    <w:name w:val="Style7"/>
    <w:basedOn w:val="Normal"/>
    <w:uiPriority w:val="99"/>
    <w:pPr>
      <w:spacing w:line="245" w:lineRule="exact"/>
      <w:jc w:val="center"/>
    </w:pPr>
  </w:style>
  <w:style w:customStyle="1" w:styleId="Style8" w:type="paragraph">
    <w:name w:val="Style8"/>
    <w:basedOn w:val="Normal"/>
    <w:uiPriority w:val="99"/>
    <w:pPr>
      <w:spacing w:line="581" w:lineRule="exact"/>
    </w:pPr>
  </w:style>
  <w:style w:customStyle="1" w:styleId="Style9" w:type="paragraph">
    <w:name w:val="Style9"/>
    <w:basedOn w:val="Normal"/>
    <w:uiPriority w:val="99"/>
    <w:pPr>
      <w:spacing w:line="245" w:lineRule="exact"/>
      <w:jc w:val="center"/>
    </w:pPr>
  </w:style>
  <w:style w:customStyle="1" w:styleId="FontStyle11" w:type="character">
    <w:name w:val="Font Style11"/>
    <w:basedOn w:val="Zadanifontodlomka"/>
    <w:uiPriority w:val="99"/>
    <w:rPr>
      <w:rFonts w:ascii="Times New Roman" w:cs="Times New Roman" w:hAnsi="Times New Roman"/>
      <w:b/>
      <w:bCs/>
      <w:sz w:val="18"/>
      <w:szCs w:val="18"/>
    </w:rPr>
  </w:style>
  <w:style w:customStyle="1" w:styleId="FontStyle12" w:type="character">
    <w:name w:val="Font Style12"/>
    <w:basedOn w:val="Zadanifontodlomka"/>
    <w:uiPriority w:val="99"/>
    <w:rPr>
      <w:rFonts w:ascii="Times New Roman" w:cs="Times New Roman" w:hAnsi="Times New Roman"/>
      <w:sz w:val="18"/>
      <w:szCs w:val="18"/>
    </w:rPr>
  </w:style>
  <w:style w:customStyle="1" w:styleId="FontStyle13" w:type="character">
    <w:name w:val="Font Style13"/>
    <w:basedOn w:val="Zadanifontodlomka"/>
    <w:uiPriority w:val="99"/>
    <w:rPr>
      <w:rFonts w:ascii="Times New Roman" w:cs="Times New Roman" w:hAnsi="Times New Roman"/>
      <w:sz w:val="18"/>
      <w:szCs w:val="18"/>
    </w:rPr>
  </w:style>
  <w:style w:customStyle="1" w:styleId="FontStyle14" w:type="character">
    <w:name w:val="Font Style14"/>
    <w:basedOn w:val="Zadanifontodlomka"/>
    <w:uiPriority w:val="99"/>
    <w:rPr>
      <w:rFonts w:ascii="Times New Roman" w:cs="Times New Roman" w:hAnsi="Times New Roman"/>
      <w:b/>
      <w:bCs/>
      <w:sz w:val="18"/>
      <w:szCs w:val="18"/>
    </w:rPr>
  </w:style>
  <w:style w:customStyle="1" w:styleId="FontStyle15" w:type="character">
    <w:name w:val="Font Style15"/>
    <w:basedOn w:val="Zadanifontodlomka"/>
    <w:uiPriority w:val="99"/>
    <w:rPr>
      <w:rFonts w:ascii="Times New Roman" w:cs="Times New Roman" w:hAnsi="Times New Roman"/>
      <w:b/>
      <w:bCs/>
      <w:sz w:val="22"/>
      <w:szCs w:val="22"/>
    </w:rPr>
  </w:style>
  <w:style w:styleId="Odlomakpopisa" w:type="paragraph">
    <w:name w:val="List Paragraph"/>
    <w:basedOn w:val="Normal"/>
    <w:uiPriority w:val="34"/>
    <w:qFormat/>
    <w:rsid w:val="006F30D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876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8762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94C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FontStyle15"/>
    <w:rsid w:val="00F94CDD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FontStyle15"/>
    <w:rsid w:val="00F94CDD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4CDD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4CDD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theme/theme1.xml" Type="http://schemas.openxmlformats.org/officeDocument/2006/relationships/theme" Id="rId11"/><Relationship Target="stylesWithEffects.xml" Type="http://schemas.microsoft.com/office/2007/relationships/stylesWithEffect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3952E6C-1E46-4CB6-952E-6659C11AF325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16</properties:Pages>
  <properties:Words>4041</properties:Words>
  <properties:Characters>24329</properties:Characters>
  <properties:Lines>2037</properties:Lines>
  <properties:Paragraphs>1651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26777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2020-10-13T12:44:00Z</dcterms:created>
  <dc:creator>Antonio</dc:creator>
  <cp:lastModifiedBy>Monika Fuček</cp:lastModifiedBy>
  <cp:lastPrinted>2019-02-18T12:47:00Z</cp:lastPrinted>
  <dcterms:modified xmlns:xsi="http://www.w3.org/2001/XMLSchema-instance" xsi:type="dcterms:W3CDTF">2020-10-13T12:45:00Z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Podnesak - Izvješće stečajnog upravitelja (St. masa iza MTG izvješće 09.10.2020.docx)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16</vt:i4>
  </prop:property>
</prop:Properties>
</file>